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I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A2762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A2762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A2762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A2762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A2762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A2762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6D2B4C4" w:rsidR="00546DB1" w:rsidRPr="00546DB1" w:rsidRDefault="009078F8" w:rsidP="009078F8">
                <w:pPr>
                  <w:tabs>
                    <w:tab w:val="left" w:pos="426"/>
                  </w:tabs>
                  <w:rPr>
                    <w:bCs/>
                    <w:lang w:val="en-IE" w:eastAsia="en-GB"/>
                  </w:rPr>
                </w:pPr>
                <w:r>
                  <w:rPr>
                    <w:bCs/>
                    <w:lang w:eastAsia="en-GB"/>
                  </w:rPr>
                  <w:t>HOME-C-3</w:t>
                </w:r>
              </w:p>
            </w:tc>
          </w:sdtContent>
        </w:sdt>
      </w:tr>
      <w:tr w:rsidR="00546DB1" w:rsidRPr="007151CD"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F7DD4C6" w:rsidR="00546DB1" w:rsidRPr="007151CD" w:rsidRDefault="001905AB" w:rsidP="001905AB">
                <w:pPr>
                  <w:tabs>
                    <w:tab w:val="left" w:pos="426"/>
                  </w:tabs>
                  <w:rPr>
                    <w:bCs/>
                    <w:lang w:val="en-IE" w:eastAsia="en-GB"/>
                  </w:rPr>
                </w:pPr>
                <w:r>
                  <w:rPr>
                    <w:bCs/>
                    <w:lang w:eastAsia="en-GB"/>
                  </w:rPr>
                  <w:t>350823</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A975ED0" w:rsidR="00546DB1" w:rsidRPr="009F216F" w:rsidRDefault="009078F8" w:rsidP="005F6927">
                <w:pPr>
                  <w:tabs>
                    <w:tab w:val="left" w:pos="426"/>
                  </w:tabs>
                  <w:rPr>
                    <w:bCs/>
                    <w:lang w:eastAsia="en-GB"/>
                  </w:rPr>
                </w:pPr>
                <w:r>
                  <w:rPr>
                    <w:bCs/>
                    <w:lang w:eastAsia="en-GB"/>
                  </w:rPr>
                  <w:t xml:space="preserve">Esther </w:t>
                </w:r>
                <w:r w:rsidR="00A27624">
                  <w:rPr>
                    <w:bCs/>
                    <w:lang w:eastAsia="en-GB"/>
                  </w:rPr>
                  <w:t>POZO VERA</w:t>
                </w:r>
              </w:p>
            </w:sdtContent>
          </w:sdt>
          <w:p w14:paraId="227D6F6E" w14:textId="534A92CA" w:rsidR="00546DB1" w:rsidRPr="009F216F" w:rsidRDefault="00A27624"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9078F8">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9078F8">
                  <w:rPr>
                    <w:bCs/>
                    <w:lang w:eastAsia="en-GB"/>
                  </w:rPr>
                  <w:t>3</w:t>
                </w:r>
              </w:sdtContent>
            </w:sdt>
          </w:p>
          <w:p w14:paraId="4128A55A" w14:textId="53F0494B" w:rsidR="00546DB1" w:rsidRPr="00546DB1" w:rsidRDefault="00A2762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078F8">
                  <w:rPr>
                    <w:bCs/>
                    <w:lang w:eastAsia="en-GB"/>
                  </w:rPr>
                  <w:t>2</w:t>
                </w:r>
              </w:sdtContent>
            </w:sdt>
            <w:r w:rsidR="00546DB1" w:rsidRPr="00546DB1">
              <w:rPr>
                <w:bCs/>
                <w:lang w:eastAsia="en-GB"/>
              </w:rPr>
              <w:t xml:space="preserve"> </w:t>
            </w:r>
            <w:r w:rsidR="00A25F0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9078F8">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1CA5C7B8" w:rsidR="00546DB1" w:rsidRPr="00546DB1" w:rsidRDefault="00A27624"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BF7249">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2103CEAA" w:rsidR="00546DB1" w:rsidRPr="00546DB1" w:rsidRDefault="00A27624"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9078F8">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A27624"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A27624"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A27624"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A27624"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0C036E31" w:rsidR="00546DB1" w:rsidRPr="00546DB1" w:rsidRDefault="00A27624"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9078F8">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76DD1EEA" w14:textId="348AE496" w:rsidR="00803007" w:rsidRPr="007151CD" w:rsidRDefault="00895E0D" w:rsidP="00803007">
          <w:pPr>
            <w:rPr>
              <w:lang w:eastAsia="en-GB"/>
            </w:rPr>
          </w:pPr>
          <w:r w:rsidRPr="007151CD">
            <w:rPr>
              <w:lang w:eastAsia="en-GB"/>
            </w:rPr>
            <w:t>Wir sind das für Asyl- und Flüchtlingspolitik zuständige Referat der GD Migration und Inneres. Die Hauptaufgabe des Referats besteht darin, einen Beitrag zur Entwicklung und Umsetzung eines gemeinsamen europäischen Asylsystems zu leisten, in dem Asylbewerbern in der gesamten Union der Zugang zu internationalem Schutz auf harmonisierte Weise garantiert wird. Wir spielen eine Schlüsselrolle bei der europäischen Reaktion auf die derzeitige Migrationskrise, indem wir kurzfristige Sofortmaßnahmen umsetzen und eine mittel- und längerfristige Vision für einen gemeinsamen europäischen</w:t>
          </w:r>
          <w:r w:rsidR="007151CD">
            <w:rPr>
              <w:lang w:eastAsia="en-GB"/>
            </w:rPr>
            <w:t xml:space="preserve"> </w:t>
          </w:r>
          <w:r w:rsidR="007151CD" w:rsidRPr="007151CD">
            <w:rPr>
              <w:lang w:eastAsia="en-GB"/>
            </w:rPr>
            <w:t xml:space="preserve">Ansatz entwickeln, der auf einer gerechten Aufteilung der Verantwortlichkeiten zwischen </w:t>
          </w:r>
          <w:r w:rsidR="007151CD" w:rsidRPr="007151CD">
            <w:rPr>
              <w:lang w:eastAsia="en-GB"/>
            </w:rPr>
            <w:lastRenderedPageBreak/>
            <w:t>den Mitgliedstaaten beruht.</w:t>
          </w:r>
          <w:r w:rsidRPr="007151CD">
            <w:rPr>
              <w:lang w:eastAsia="en-GB"/>
            </w:rPr>
            <w:t xml:space="preserve"> Zu den spezifischen Aufgaben gehören: Verfolgung der Umsetzung des derzeitigen Besitzstands, unter anderem durch die Bereitstellung von Leitlinien und Unterstützung für die Mitgliedstaaten sowie durch </w:t>
          </w:r>
          <w:r w:rsidR="005C3C00">
            <w:rPr>
              <w:lang w:eastAsia="en-GB"/>
            </w:rPr>
            <w:t>Vertragsverletzungsverfahren</w:t>
          </w:r>
          <w:r w:rsidRPr="007151CD">
            <w:rPr>
              <w:lang w:eastAsia="en-GB"/>
            </w:rPr>
            <w:t xml:space="preserve">; Ausarbeitung und </w:t>
          </w:r>
          <w:r w:rsidR="001D1E9A">
            <w:rPr>
              <w:lang w:eastAsia="en-GB"/>
            </w:rPr>
            <w:t>Verhandlung</w:t>
          </w:r>
          <w:r w:rsidRPr="007151CD">
            <w:rPr>
              <w:lang w:eastAsia="en-GB"/>
            </w:rPr>
            <w:t xml:space="preserve"> eines ehrgeizigen Pakets von Legislativvorschlägen zur Reform des Besitzstands</w:t>
          </w:r>
          <w:r w:rsidR="004D71A5">
            <w:rPr>
              <w:lang w:eastAsia="en-GB"/>
            </w:rPr>
            <w:t xml:space="preserve"> (</w:t>
          </w:r>
          <w:r w:rsidR="00BA63E8">
            <w:rPr>
              <w:lang w:eastAsia="en-GB"/>
            </w:rPr>
            <w:t>das</w:t>
          </w:r>
          <w:r w:rsidRPr="007151CD">
            <w:rPr>
              <w:lang w:eastAsia="en-GB"/>
            </w:rPr>
            <w:t xml:space="preserve"> neue Asyl- und Migrationspak</w:t>
          </w:r>
          <w:r w:rsidR="00BA63E8">
            <w:rPr>
              <w:lang w:eastAsia="en-GB"/>
            </w:rPr>
            <w:t>e</w:t>
          </w:r>
          <w:r w:rsidRPr="007151CD">
            <w:rPr>
              <w:lang w:eastAsia="en-GB"/>
            </w:rPr>
            <w:t>t</w:t>
          </w:r>
          <w:r w:rsidR="004D71A5">
            <w:rPr>
              <w:lang w:eastAsia="en-GB"/>
            </w:rPr>
            <w:t>)</w:t>
          </w:r>
          <w:r w:rsidRPr="007151CD">
            <w:rPr>
              <w:lang w:eastAsia="en-GB"/>
            </w:rPr>
            <w:t>; Beitrag zur externen Dimension der Asylpolitik in Zusammenarbeit mit den Mitgliedstaaten, dem UNHCR und anderen Interessenträgern; Pflege der Beziehungen der Kommission zur Asylagentur der Europäischen Union (EUAA) mit Sitz in Malta. Das Referat ist auch für die Umsetzung und Überwachung des Durchführungsbeschlusses des Rates zur Einführung des vorübergehenden Schutzes von Personen, die vor dem Krieg in der Ukraine fliehen, sowie für die Entwicklung und Überwachung von Maßnahmen zur Durchsetzung des Schutzes minderjähriger Migranten, einschließlich asylsuchender Kinder sowie anderer Kinder, die keine EU-Bürger sind, zuständig.</w:t>
          </w:r>
        </w:p>
      </w:sdtContent>
    </w:sdt>
    <w:p w14:paraId="3862387A" w14:textId="77777777" w:rsidR="00803007" w:rsidRPr="007151CD"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23E4EC99" w:rsidR="00803007" w:rsidRPr="009F216F" w:rsidRDefault="00895E0D" w:rsidP="00803007">
          <w:pPr>
            <w:rPr>
              <w:lang w:eastAsia="en-GB"/>
            </w:rPr>
          </w:pPr>
          <w:r w:rsidRPr="00895E0D">
            <w:rPr>
              <w:lang w:eastAsia="en-GB"/>
            </w:rPr>
            <w:t>Wir schlagen interessante Aufgaben für eine</w:t>
          </w:r>
          <w:r w:rsidR="00FE776F">
            <w:rPr>
              <w:lang w:eastAsia="en-GB"/>
            </w:rPr>
            <w:t>/</w:t>
          </w:r>
          <w:r w:rsidRPr="00895E0D">
            <w:rPr>
              <w:lang w:eastAsia="en-GB"/>
            </w:rPr>
            <w:t>n abgeordnete</w:t>
          </w:r>
          <w:r w:rsidR="00FE776F">
            <w:rPr>
              <w:lang w:eastAsia="en-GB"/>
            </w:rPr>
            <w:t>/</w:t>
          </w:r>
          <w:r w:rsidRPr="00895E0D">
            <w:rPr>
              <w:lang w:eastAsia="en-GB"/>
            </w:rPr>
            <w:t>n nationale</w:t>
          </w:r>
          <w:r w:rsidR="00FE776F">
            <w:rPr>
              <w:lang w:eastAsia="en-GB"/>
            </w:rPr>
            <w:t>/</w:t>
          </w:r>
          <w:r w:rsidRPr="00895E0D">
            <w:rPr>
              <w:lang w:eastAsia="en-GB"/>
            </w:rPr>
            <w:t>n Sachverständige</w:t>
          </w:r>
          <w:r w:rsidR="00FE776F">
            <w:rPr>
              <w:lang w:eastAsia="en-GB"/>
            </w:rPr>
            <w:t>/</w:t>
          </w:r>
          <w:r w:rsidRPr="00895E0D">
            <w:rPr>
              <w:lang w:eastAsia="en-GB"/>
            </w:rPr>
            <w:t xml:space="preserve">n im Asylbereich vor. </w:t>
          </w:r>
          <w:r w:rsidR="00886421">
            <w:rPr>
              <w:lang w:eastAsia="en-GB"/>
            </w:rPr>
            <w:t>Sie/</w:t>
          </w:r>
          <w:r w:rsidRPr="00895E0D">
            <w:rPr>
              <w:lang w:eastAsia="en-GB"/>
            </w:rPr>
            <w:t xml:space="preserve">Er ist für die Umsetzung, Überwachung und Bewertung politischer und legislativer Entwicklungen zuständig, die unmittelbare Auswirkungen auf Asylbewerber und Flüchtlinge oder auf minderjährige Migranten haben. Zu </w:t>
          </w:r>
          <w:r w:rsidR="00FE776F">
            <w:rPr>
              <w:lang w:eastAsia="en-GB"/>
            </w:rPr>
            <w:t>ihren/</w:t>
          </w:r>
          <w:r w:rsidRPr="00895E0D">
            <w:rPr>
              <w:lang w:eastAsia="en-GB"/>
            </w:rPr>
            <w:t xml:space="preserve">seinen besonderen Aufgaben könnte es gehören, die Entwicklungen in den Mitgliedstaaten zu überwachen, zu gewährleisten, dass die EU in der Lage ist, wirksam auf Asylkrisen zu reagieren, und Fachwissen über das Gemeinsame Europäische Asylsystem zur Verfügung zu stellen. Die Aufgaben könnten Folgendes umfassen: Unterstützung bei der Ausarbeitung von Rechtsvorschriften oder Strategiepapieren und Verhandlungen mit den anderen Organen; Erstellung von Kommunikationsmaterialien zur Asylpolitik; Überwachung der Umsetzung und Anwendung des Asylrechts durch die Mitgliedstaaten; Unterstützung bei der Ausarbeitung von Leitlinien und anderen Maßnahmen zur Unterstützung der ordnungsgemäßen Umsetzung des Asylrechts; Zusammenarbeit mit den Behörden der Mitgliedstaaten, der Asylagentur der Europäischen Union (EUAA), dem Amt des Hohen Flüchtlingskommissars der Vereinten Nationen (UNHCR) und verschiedenen Interessenträgern. </w:t>
          </w:r>
          <w:r w:rsidR="00650DCA">
            <w:rPr>
              <w:lang w:eastAsia="en-GB"/>
            </w:rPr>
            <w:t>Die Aufgaben</w:t>
          </w:r>
          <w:r w:rsidRPr="007151CD">
            <w:rPr>
              <w:lang w:eastAsia="en-GB"/>
            </w:rPr>
            <w:t xml:space="preserve"> umfass</w:t>
          </w:r>
          <w:r w:rsidR="006F3452">
            <w:rPr>
              <w:lang w:eastAsia="en-GB"/>
            </w:rPr>
            <w:t>en</w:t>
          </w:r>
          <w:r w:rsidRPr="007151CD">
            <w:rPr>
              <w:lang w:eastAsia="en-GB"/>
            </w:rPr>
            <w:t xml:space="preserve"> auch die Koordinierung mit anderen Referaten in der GD und die Teilnahme an Sitzungen mit den anderen Organen und an öffentlichen Sitzungen/Konferenzen.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4272A217" w14:textId="2EE04976" w:rsidR="00895E0D" w:rsidRPr="00895E0D" w:rsidRDefault="00895E0D" w:rsidP="00895E0D">
          <w:pPr>
            <w:pStyle w:val="ListNumber"/>
            <w:numPr>
              <w:ilvl w:val="0"/>
              <w:numId w:val="0"/>
            </w:numPr>
            <w:rPr>
              <w:bCs/>
              <w:lang w:eastAsia="en-GB"/>
            </w:rPr>
          </w:pPr>
          <w:r w:rsidRPr="00895E0D">
            <w:rPr>
              <w:bCs/>
              <w:lang w:eastAsia="en-GB"/>
            </w:rPr>
            <w:t>Wir suchen einen motivierten, flexiblen und teamorientierten Kollegen, der</w:t>
          </w:r>
          <w:r w:rsidR="00F918BF">
            <w:rPr>
              <w:bCs/>
              <w:lang w:eastAsia="en-GB"/>
            </w:rPr>
            <w:t>:</w:t>
          </w:r>
          <w:r w:rsidRPr="00895E0D">
            <w:rPr>
              <w:bCs/>
              <w:lang w:eastAsia="en-GB"/>
            </w:rPr>
            <w:t xml:space="preserve"> </w:t>
          </w:r>
        </w:p>
        <w:p w14:paraId="42C1304F" w14:textId="6D6EFC8C" w:rsidR="00895E0D" w:rsidRPr="00895E0D" w:rsidRDefault="00C25721" w:rsidP="00895E0D">
          <w:pPr>
            <w:pStyle w:val="ListNumber"/>
            <w:numPr>
              <w:ilvl w:val="0"/>
              <w:numId w:val="31"/>
            </w:numPr>
            <w:spacing w:after="60"/>
            <w:ind w:left="357" w:hanging="357"/>
            <w:rPr>
              <w:bCs/>
              <w:lang w:eastAsia="en-GB"/>
            </w:rPr>
          </w:pPr>
          <w:r>
            <w:rPr>
              <w:bCs/>
              <w:lang w:eastAsia="en-GB"/>
            </w:rPr>
            <w:t>b</w:t>
          </w:r>
          <w:r w:rsidR="00895E0D" w:rsidRPr="00895E0D">
            <w:rPr>
              <w:bCs/>
              <w:lang w:eastAsia="en-GB"/>
            </w:rPr>
            <w:t>eitrag</w:t>
          </w:r>
          <w:r w:rsidR="00F918BF">
            <w:rPr>
              <w:bCs/>
              <w:lang w:eastAsia="en-GB"/>
            </w:rPr>
            <w:t>en möchte</w:t>
          </w:r>
          <w:r w:rsidR="00895E0D" w:rsidRPr="00895E0D">
            <w:rPr>
              <w:bCs/>
              <w:lang w:eastAsia="en-GB"/>
            </w:rPr>
            <w:t xml:space="preserve"> zur Entwicklung der Politik der Europäischen Kommission gegenüber Personen, die internationalen Schutz suchen; </w:t>
          </w:r>
        </w:p>
        <w:p w14:paraId="08672C61" w14:textId="55DB680A" w:rsidR="00895E0D" w:rsidRPr="00895E0D" w:rsidRDefault="00C25721" w:rsidP="00895E0D">
          <w:pPr>
            <w:pStyle w:val="ListNumber"/>
            <w:numPr>
              <w:ilvl w:val="0"/>
              <w:numId w:val="31"/>
            </w:numPr>
            <w:spacing w:after="60"/>
            <w:ind w:left="357" w:hanging="357"/>
            <w:rPr>
              <w:bCs/>
              <w:lang w:eastAsia="en-GB"/>
            </w:rPr>
          </w:pPr>
          <w:r>
            <w:rPr>
              <w:bCs/>
              <w:lang w:eastAsia="en-GB"/>
            </w:rPr>
            <w:t>b</w:t>
          </w:r>
          <w:r w:rsidR="00895E0D" w:rsidRPr="00895E0D">
            <w:rPr>
              <w:bCs/>
              <w:lang w:eastAsia="en-GB"/>
            </w:rPr>
            <w:t>eitrag</w:t>
          </w:r>
          <w:r w:rsidR="00F918BF">
            <w:rPr>
              <w:bCs/>
              <w:lang w:eastAsia="en-GB"/>
            </w:rPr>
            <w:t>en</w:t>
          </w:r>
          <w:r w:rsidR="00895E0D" w:rsidRPr="00895E0D">
            <w:rPr>
              <w:bCs/>
              <w:lang w:eastAsia="en-GB"/>
            </w:rPr>
            <w:t xml:space="preserve"> </w:t>
          </w:r>
          <w:r w:rsidR="00F918BF">
            <w:rPr>
              <w:bCs/>
              <w:lang w:eastAsia="en-GB"/>
            </w:rPr>
            <w:t xml:space="preserve">möchte </w:t>
          </w:r>
          <w:r w:rsidR="00895E0D" w:rsidRPr="00895E0D">
            <w:rPr>
              <w:bCs/>
              <w:lang w:eastAsia="en-GB"/>
            </w:rPr>
            <w:t xml:space="preserve">zur kohärenten Umsetzung und Überwachung des Gemeinsamen Europäischen Asylsystems in engem Kontakt mit den Behörden der Mitgliedstaaten, der Asylagentur der Europäischen Union (EUAA), dem UNHCR und anderen Interessenträgern; </w:t>
          </w:r>
        </w:p>
        <w:p w14:paraId="791E4B5E" w14:textId="5D333819" w:rsidR="00895E0D" w:rsidRPr="00895E0D" w:rsidRDefault="00C25721" w:rsidP="00895E0D">
          <w:pPr>
            <w:pStyle w:val="ListNumber"/>
            <w:numPr>
              <w:ilvl w:val="0"/>
              <w:numId w:val="31"/>
            </w:numPr>
            <w:spacing w:after="60"/>
            <w:ind w:left="357" w:hanging="357"/>
            <w:rPr>
              <w:bCs/>
              <w:lang w:eastAsia="en-GB"/>
            </w:rPr>
          </w:pPr>
          <w:r>
            <w:rPr>
              <w:bCs/>
              <w:lang w:eastAsia="en-GB"/>
            </w:rPr>
            <w:t>b</w:t>
          </w:r>
          <w:r w:rsidR="00895E0D" w:rsidRPr="00895E0D">
            <w:rPr>
              <w:bCs/>
              <w:lang w:eastAsia="en-GB"/>
            </w:rPr>
            <w:t>eitrag</w:t>
          </w:r>
          <w:r w:rsidR="00F918BF">
            <w:rPr>
              <w:bCs/>
              <w:lang w:eastAsia="en-GB"/>
            </w:rPr>
            <w:t>en m</w:t>
          </w:r>
          <w:r w:rsidR="00A5783A">
            <w:rPr>
              <w:bCs/>
              <w:lang w:eastAsia="en-GB"/>
            </w:rPr>
            <w:t>ö</w:t>
          </w:r>
          <w:r w:rsidR="00F918BF">
            <w:rPr>
              <w:bCs/>
              <w:lang w:eastAsia="en-GB"/>
            </w:rPr>
            <w:t>chte</w:t>
          </w:r>
          <w:r w:rsidR="00895E0D" w:rsidRPr="00895E0D">
            <w:rPr>
              <w:bCs/>
              <w:lang w:eastAsia="en-GB"/>
            </w:rPr>
            <w:t xml:space="preserve"> zur Weiterentwicklung der externen Dimension der EU-Asylpolitik. </w:t>
          </w:r>
        </w:p>
        <w:p w14:paraId="1A3E55F4" w14:textId="41EACF28" w:rsidR="00895E0D" w:rsidRPr="00895E0D" w:rsidRDefault="00895E0D" w:rsidP="00895E0D">
          <w:pPr>
            <w:pStyle w:val="ListNumber"/>
            <w:numPr>
              <w:ilvl w:val="0"/>
              <w:numId w:val="31"/>
            </w:numPr>
            <w:spacing w:after="60"/>
            <w:ind w:left="357" w:hanging="357"/>
            <w:rPr>
              <w:bCs/>
              <w:lang w:eastAsia="en-GB"/>
            </w:rPr>
          </w:pPr>
          <w:r w:rsidRPr="00895E0D">
            <w:rPr>
              <w:bCs/>
              <w:lang w:eastAsia="en-GB"/>
            </w:rPr>
            <w:t xml:space="preserve">Erfahrung </w:t>
          </w:r>
          <w:r w:rsidR="00F918BF">
            <w:rPr>
              <w:bCs/>
              <w:lang w:eastAsia="en-GB"/>
            </w:rPr>
            <w:t xml:space="preserve">hat </w:t>
          </w:r>
          <w:r w:rsidRPr="00895E0D">
            <w:rPr>
              <w:bCs/>
              <w:lang w:eastAsia="en-GB"/>
            </w:rPr>
            <w:t xml:space="preserve">aus der Arbeit in nationalen Verwaltungen oder staatlichen Stellen im Bereich Asyl- und Migrationspolitik; </w:t>
          </w:r>
        </w:p>
        <w:p w14:paraId="64742E68" w14:textId="10FC0993" w:rsidR="00895E0D" w:rsidRPr="00895E0D" w:rsidRDefault="00C25721" w:rsidP="00895E0D">
          <w:pPr>
            <w:pStyle w:val="ListNumber"/>
            <w:numPr>
              <w:ilvl w:val="0"/>
              <w:numId w:val="31"/>
            </w:numPr>
            <w:spacing w:after="60"/>
            <w:ind w:left="357" w:hanging="357"/>
            <w:rPr>
              <w:bCs/>
              <w:lang w:eastAsia="en-GB"/>
            </w:rPr>
          </w:pPr>
          <w:r>
            <w:rPr>
              <w:bCs/>
              <w:lang w:eastAsia="en-GB"/>
            </w:rPr>
            <w:lastRenderedPageBreak/>
            <w:t>i</w:t>
          </w:r>
          <w:r w:rsidR="00895E0D" w:rsidRPr="00895E0D">
            <w:rPr>
              <w:bCs/>
              <w:lang w:eastAsia="en-GB"/>
            </w:rPr>
            <w:t xml:space="preserve">n der Lage ist, in einem Team mit anderen Kollegen, mit anderen Dienststellen der Kommission sowie mit anderen Institutionen und Interessenträgern wirksam zusammenzuarbeiten; </w:t>
          </w:r>
        </w:p>
        <w:p w14:paraId="58253188" w14:textId="41150833" w:rsidR="00895E0D" w:rsidRPr="00895E0D" w:rsidRDefault="00C25721" w:rsidP="00895E0D">
          <w:pPr>
            <w:pStyle w:val="ListNumber"/>
            <w:numPr>
              <w:ilvl w:val="0"/>
              <w:numId w:val="31"/>
            </w:numPr>
            <w:spacing w:after="60"/>
            <w:ind w:left="357" w:hanging="357"/>
            <w:rPr>
              <w:bCs/>
              <w:lang w:eastAsia="en-GB"/>
            </w:rPr>
          </w:pPr>
          <w:r>
            <w:rPr>
              <w:bCs/>
              <w:lang w:eastAsia="en-GB"/>
            </w:rPr>
            <w:t>g</w:t>
          </w:r>
          <w:r w:rsidR="00895E0D" w:rsidRPr="00895E0D">
            <w:rPr>
              <w:bCs/>
              <w:lang w:eastAsia="en-GB"/>
            </w:rPr>
            <w:t>ute redaktionelle Fähigkeiten, Analyse- und Kommunikationsfähigkeiten</w:t>
          </w:r>
          <w:r w:rsidR="00F918BF">
            <w:rPr>
              <w:bCs/>
              <w:lang w:eastAsia="en-GB"/>
            </w:rPr>
            <w:t xml:space="preserve"> hat</w:t>
          </w:r>
          <w:r>
            <w:rPr>
              <w:bCs/>
              <w:lang w:eastAsia="en-GB"/>
            </w:rPr>
            <w:t>.</w:t>
          </w:r>
          <w:r w:rsidR="00895E0D" w:rsidRPr="00895E0D">
            <w:rPr>
              <w:bCs/>
              <w:lang w:eastAsia="en-GB"/>
            </w:rPr>
            <w:t xml:space="preserve">  </w:t>
          </w:r>
        </w:p>
        <w:p w14:paraId="3159B2E2" w14:textId="77777777" w:rsidR="00C25721" w:rsidRDefault="00C25721" w:rsidP="00C25721">
          <w:pPr>
            <w:pStyle w:val="ListNumber"/>
            <w:numPr>
              <w:ilvl w:val="0"/>
              <w:numId w:val="0"/>
            </w:numPr>
            <w:spacing w:after="60"/>
            <w:rPr>
              <w:bCs/>
              <w:lang w:eastAsia="en-GB"/>
            </w:rPr>
          </w:pPr>
        </w:p>
        <w:p w14:paraId="2387419D" w14:textId="3CCFC031" w:rsidR="00803007" w:rsidRPr="00C25721" w:rsidRDefault="00C25721" w:rsidP="0095375B">
          <w:pPr>
            <w:pStyle w:val="ListNumber"/>
            <w:numPr>
              <w:ilvl w:val="0"/>
              <w:numId w:val="0"/>
            </w:numPr>
            <w:spacing w:after="60"/>
            <w:rPr>
              <w:b/>
              <w:bCs/>
              <w:lang w:eastAsia="en-GB"/>
            </w:rPr>
          </w:pPr>
          <w:r>
            <w:rPr>
              <w:bCs/>
              <w:lang w:eastAsia="en-GB"/>
            </w:rPr>
            <w:t>Bitte beachten Sie, dass</w:t>
          </w:r>
          <w:r w:rsidR="00895E0D" w:rsidRPr="00C25721">
            <w:rPr>
              <w:bCs/>
              <w:lang w:eastAsia="en-GB"/>
            </w:rPr>
            <w:t xml:space="preserve"> </w:t>
          </w:r>
          <w:r>
            <w:rPr>
              <w:bCs/>
              <w:lang w:eastAsia="en-GB"/>
            </w:rPr>
            <w:t xml:space="preserve">ausreichende </w:t>
          </w:r>
          <w:r w:rsidR="00895E0D" w:rsidRPr="00C25721">
            <w:rPr>
              <w:bCs/>
              <w:lang w:eastAsia="en-GB"/>
            </w:rPr>
            <w:t>praktische Kenntnisse der englischen Sprache eine Notwendigkeit</w:t>
          </w:r>
          <w:r>
            <w:rPr>
              <w:bCs/>
              <w:lang w:eastAsia="en-GB"/>
            </w:rPr>
            <w:t xml:space="preserve"> sind</w:t>
          </w:r>
          <w:r w:rsidR="00895E0D" w:rsidRPr="00C25721">
            <w:rPr>
              <w:b/>
              <w:bCs/>
              <w:lang w:eastAsia="en-GB"/>
            </w:rPr>
            <w:t>.</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lastRenderedPageBreak/>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25B98A17" w:rsidR="007D0EC6" w:rsidRDefault="007716E4">
    <w:pPr>
      <w:pStyle w:val="FooterLine"/>
      <w:jc w:val="center"/>
    </w:pPr>
    <w:r>
      <w:fldChar w:fldCharType="begin"/>
    </w:r>
    <w:r>
      <w:instrText>PAGE   \* MERGEFORMAT</w:instrText>
    </w:r>
    <w:r>
      <w:fldChar w:fldCharType="separate"/>
    </w:r>
    <w:r w:rsidR="001905AB">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26CFD"/>
    <w:multiLevelType w:val="hybridMultilevel"/>
    <w:tmpl w:val="FD50AC24"/>
    <w:lvl w:ilvl="0" w:tplc="524459AE">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E85D7B"/>
    <w:multiLevelType w:val="hybridMultilevel"/>
    <w:tmpl w:val="F034895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1570457601">
    <w:abstractNumId w:val="0"/>
  </w:num>
  <w:num w:numId="2" w16cid:durableId="1049039164">
    <w:abstractNumId w:val="12"/>
  </w:num>
  <w:num w:numId="3" w16cid:durableId="1437483431">
    <w:abstractNumId w:val="8"/>
  </w:num>
  <w:num w:numId="4" w16cid:durableId="1097597539">
    <w:abstractNumId w:val="13"/>
  </w:num>
  <w:num w:numId="5" w16cid:durableId="1666594986">
    <w:abstractNumId w:val="19"/>
  </w:num>
  <w:num w:numId="6" w16cid:durableId="940918185">
    <w:abstractNumId w:val="21"/>
  </w:num>
  <w:num w:numId="7" w16cid:durableId="1937472655">
    <w:abstractNumId w:val="1"/>
  </w:num>
  <w:num w:numId="8" w16cid:durableId="44716072">
    <w:abstractNumId w:val="6"/>
  </w:num>
  <w:num w:numId="9" w16cid:durableId="1651402742">
    <w:abstractNumId w:val="15"/>
  </w:num>
  <w:num w:numId="10" w16cid:durableId="481166367">
    <w:abstractNumId w:val="2"/>
  </w:num>
  <w:num w:numId="11" w16cid:durableId="29427792">
    <w:abstractNumId w:val="4"/>
  </w:num>
  <w:num w:numId="12" w16cid:durableId="1461150536">
    <w:abstractNumId w:val="5"/>
  </w:num>
  <w:num w:numId="13" w16cid:durableId="1674062187">
    <w:abstractNumId w:val="9"/>
  </w:num>
  <w:num w:numId="14" w16cid:durableId="1152525253">
    <w:abstractNumId w:val="14"/>
  </w:num>
  <w:num w:numId="15" w16cid:durableId="1885870057">
    <w:abstractNumId w:val="17"/>
  </w:num>
  <w:num w:numId="16" w16cid:durableId="1974016713">
    <w:abstractNumId w:val="22"/>
  </w:num>
  <w:num w:numId="17" w16cid:durableId="305549251">
    <w:abstractNumId w:val="10"/>
  </w:num>
  <w:num w:numId="18" w16cid:durableId="1891964676">
    <w:abstractNumId w:val="11"/>
  </w:num>
  <w:num w:numId="19" w16cid:durableId="283927903">
    <w:abstractNumId w:val="23"/>
  </w:num>
  <w:num w:numId="20" w16cid:durableId="147212296">
    <w:abstractNumId w:val="16"/>
  </w:num>
  <w:num w:numId="21" w16cid:durableId="153760110">
    <w:abstractNumId w:val="20"/>
  </w:num>
  <w:num w:numId="22" w16cid:durableId="2040471671">
    <w:abstractNumId w:val="3"/>
  </w:num>
  <w:num w:numId="23" w16cid:durableId="266617046">
    <w:abstractNumId w:val="2"/>
  </w:num>
  <w:num w:numId="24" w16cid:durableId="151988437">
    <w:abstractNumId w:val="2"/>
  </w:num>
  <w:num w:numId="25" w16cid:durableId="232085728">
    <w:abstractNumId w:val="2"/>
  </w:num>
  <w:num w:numId="26" w16cid:durableId="2107458240">
    <w:abstractNumId w:val="2"/>
  </w:num>
  <w:num w:numId="27" w16cid:durableId="1620456959">
    <w:abstractNumId w:val="2"/>
  </w:num>
  <w:num w:numId="28" w16cid:durableId="369113473">
    <w:abstractNumId w:val="2"/>
  </w:num>
  <w:num w:numId="29" w16cid:durableId="1005980112">
    <w:abstractNumId w:val="2"/>
  </w:num>
  <w:num w:numId="30" w16cid:durableId="979964133">
    <w:abstractNumId w:val="18"/>
  </w:num>
  <w:num w:numId="31" w16cid:durableId="18040836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252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1BD3"/>
    <w:rsid w:val="000331EC"/>
    <w:rsid w:val="00056B28"/>
    <w:rsid w:val="0006198C"/>
    <w:rsid w:val="00071041"/>
    <w:rsid w:val="0009160C"/>
    <w:rsid w:val="00096C59"/>
    <w:rsid w:val="000A6847"/>
    <w:rsid w:val="000D7B5E"/>
    <w:rsid w:val="001035CB"/>
    <w:rsid w:val="001203F8"/>
    <w:rsid w:val="0013480A"/>
    <w:rsid w:val="00136002"/>
    <w:rsid w:val="00156B80"/>
    <w:rsid w:val="00157A5F"/>
    <w:rsid w:val="00171EA3"/>
    <w:rsid w:val="001905AB"/>
    <w:rsid w:val="001D1E9A"/>
    <w:rsid w:val="001F082D"/>
    <w:rsid w:val="001F1BF6"/>
    <w:rsid w:val="001F61E7"/>
    <w:rsid w:val="00207673"/>
    <w:rsid w:val="00212FA9"/>
    <w:rsid w:val="00224E0B"/>
    <w:rsid w:val="00233233"/>
    <w:rsid w:val="00235C73"/>
    <w:rsid w:val="00241152"/>
    <w:rsid w:val="00264BC2"/>
    <w:rsid w:val="00267546"/>
    <w:rsid w:val="002826B7"/>
    <w:rsid w:val="002B1E32"/>
    <w:rsid w:val="002C3F97"/>
    <w:rsid w:val="002D3080"/>
    <w:rsid w:val="002E2887"/>
    <w:rsid w:val="002F7504"/>
    <w:rsid w:val="0032520C"/>
    <w:rsid w:val="00334758"/>
    <w:rsid w:val="0035094A"/>
    <w:rsid w:val="00354818"/>
    <w:rsid w:val="00363787"/>
    <w:rsid w:val="003874E2"/>
    <w:rsid w:val="003930EF"/>
    <w:rsid w:val="003A1E69"/>
    <w:rsid w:val="003A5863"/>
    <w:rsid w:val="003D0890"/>
    <w:rsid w:val="003D1C9D"/>
    <w:rsid w:val="003F5542"/>
    <w:rsid w:val="004006B1"/>
    <w:rsid w:val="0041662B"/>
    <w:rsid w:val="00435260"/>
    <w:rsid w:val="0046382A"/>
    <w:rsid w:val="00465D01"/>
    <w:rsid w:val="0048082D"/>
    <w:rsid w:val="004A43FB"/>
    <w:rsid w:val="004B44DA"/>
    <w:rsid w:val="004B7EEB"/>
    <w:rsid w:val="004C48E5"/>
    <w:rsid w:val="004D71A5"/>
    <w:rsid w:val="004E4981"/>
    <w:rsid w:val="004F0E86"/>
    <w:rsid w:val="004F5314"/>
    <w:rsid w:val="004F6C8E"/>
    <w:rsid w:val="005410DC"/>
    <w:rsid w:val="00541786"/>
    <w:rsid w:val="00542952"/>
    <w:rsid w:val="00546DB1"/>
    <w:rsid w:val="00560859"/>
    <w:rsid w:val="00583ED9"/>
    <w:rsid w:val="00590694"/>
    <w:rsid w:val="005C3C00"/>
    <w:rsid w:val="005C7618"/>
    <w:rsid w:val="005D6066"/>
    <w:rsid w:val="0060625F"/>
    <w:rsid w:val="00617B4B"/>
    <w:rsid w:val="00650DCA"/>
    <w:rsid w:val="00660EAA"/>
    <w:rsid w:val="006661FB"/>
    <w:rsid w:val="006E1A67"/>
    <w:rsid w:val="006E6B0A"/>
    <w:rsid w:val="006F0422"/>
    <w:rsid w:val="006F08D8"/>
    <w:rsid w:val="006F3452"/>
    <w:rsid w:val="006F44C9"/>
    <w:rsid w:val="007151CD"/>
    <w:rsid w:val="007716E4"/>
    <w:rsid w:val="0079333F"/>
    <w:rsid w:val="007A2F89"/>
    <w:rsid w:val="007B2939"/>
    <w:rsid w:val="007B3597"/>
    <w:rsid w:val="007B5F6D"/>
    <w:rsid w:val="007C07D8"/>
    <w:rsid w:val="007D0EC6"/>
    <w:rsid w:val="007D70CF"/>
    <w:rsid w:val="00803007"/>
    <w:rsid w:val="00845853"/>
    <w:rsid w:val="0086167D"/>
    <w:rsid w:val="0086495A"/>
    <w:rsid w:val="00886421"/>
    <w:rsid w:val="00893121"/>
    <w:rsid w:val="00895E0D"/>
    <w:rsid w:val="0089735C"/>
    <w:rsid w:val="008A012D"/>
    <w:rsid w:val="008C1257"/>
    <w:rsid w:val="008D52CF"/>
    <w:rsid w:val="008D663E"/>
    <w:rsid w:val="008E7A64"/>
    <w:rsid w:val="009078F8"/>
    <w:rsid w:val="00934C6B"/>
    <w:rsid w:val="009442BE"/>
    <w:rsid w:val="0095375B"/>
    <w:rsid w:val="00964128"/>
    <w:rsid w:val="0097310B"/>
    <w:rsid w:val="00974789"/>
    <w:rsid w:val="009875C4"/>
    <w:rsid w:val="00990E7A"/>
    <w:rsid w:val="009E7F9C"/>
    <w:rsid w:val="009F216F"/>
    <w:rsid w:val="00A24F1A"/>
    <w:rsid w:val="00A25F01"/>
    <w:rsid w:val="00A2622C"/>
    <w:rsid w:val="00A27624"/>
    <w:rsid w:val="00A4487E"/>
    <w:rsid w:val="00A5783A"/>
    <w:rsid w:val="00A76FB5"/>
    <w:rsid w:val="00AB2CF8"/>
    <w:rsid w:val="00B04B81"/>
    <w:rsid w:val="00B04FD5"/>
    <w:rsid w:val="00B20D20"/>
    <w:rsid w:val="00B21FF5"/>
    <w:rsid w:val="00B544BE"/>
    <w:rsid w:val="00B65C10"/>
    <w:rsid w:val="00B70069"/>
    <w:rsid w:val="00B75D06"/>
    <w:rsid w:val="00B922F0"/>
    <w:rsid w:val="00B939B2"/>
    <w:rsid w:val="00B93A63"/>
    <w:rsid w:val="00BA63E8"/>
    <w:rsid w:val="00BF7249"/>
    <w:rsid w:val="00C05F79"/>
    <w:rsid w:val="00C07E01"/>
    <w:rsid w:val="00C14417"/>
    <w:rsid w:val="00C25721"/>
    <w:rsid w:val="00C41E65"/>
    <w:rsid w:val="00C46071"/>
    <w:rsid w:val="00C46DFC"/>
    <w:rsid w:val="00C63321"/>
    <w:rsid w:val="00C85AD1"/>
    <w:rsid w:val="00CB5FD0"/>
    <w:rsid w:val="00D173F7"/>
    <w:rsid w:val="00D26003"/>
    <w:rsid w:val="00D4782E"/>
    <w:rsid w:val="00D6405C"/>
    <w:rsid w:val="00DE4308"/>
    <w:rsid w:val="00E004C3"/>
    <w:rsid w:val="00E11CD4"/>
    <w:rsid w:val="00E239AE"/>
    <w:rsid w:val="00E650C8"/>
    <w:rsid w:val="00EA164D"/>
    <w:rsid w:val="00EB1F7D"/>
    <w:rsid w:val="00EC5C6B"/>
    <w:rsid w:val="00EE71FD"/>
    <w:rsid w:val="00EF342F"/>
    <w:rsid w:val="00F6011E"/>
    <w:rsid w:val="00F918BF"/>
    <w:rsid w:val="00F9655B"/>
    <w:rsid w:val="00FA06AF"/>
    <w:rsid w:val="00FA149F"/>
    <w:rsid w:val="00FC31F3"/>
    <w:rsid w:val="00FD31C0"/>
    <w:rsid w:val="00FE0ABD"/>
    <w:rsid w:val="00FE776F"/>
    <w:rsid w:val="00FF59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E44C3A"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E44C3A"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E44C3A"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E44C3A"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9199B"/>
    <w:multiLevelType w:val="multilevel"/>
    <w:tmpl w:val="156C51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7214283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8A7C76"/>
    <w:rsid w:val="008D04E3"/>
    <w:rsid w:val="00DB168D"/>
    <w:rsid w:val="00E44C3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B490D58C-ECEC-4A25-8419-9FE754E4B887}">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1372</Words>
  <Characters>7757</Characters>
  <Application>Microsoft Office Word</Application>
  <DocSecurity>0</DocSecurity>
  <PresentationFormat>Microsoft Word 14.0</PresentationFormat>
  <Lines>180</Lines>
  <Paragraphs>92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4</cp:revision>
  <dcterms:created xsi:type="dcterms:W3CDTF">2023-05-04T17:10:00Z</dcterms:created>
  <dcterms:modified xsi:type="dcterms:W3CDTF">2023-05-11T09:00:00Z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