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GB" w:eastAsia="en-GB"/>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B317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B317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B317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B317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B317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B317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2D0307C" w:rsidR="00546DB1" w:rsidRPr="00BC2B77" w:rsidRDefault="00AB0DE7" w:rsidP="00AB0DE7">
                <w:pPr>
                  <w:tabs>
                    <w:tab w:val="left" w:pos="426"/>
                  </w:tabs>
                  <w:rPr>
                    <w:bCs/>
                    <w:lang w:eastAsia="en-GB"/>
                  </w:rPr>
                </w:pPr>
                <w:r>
                  <w:rPr>
                    <w:bCs/>
                    <w:lang w:eastAsia="en-GB"/>
                  </w:rPr>
                  <w:t xml:space="preserve">ESTAT E.2 </w:t>
                </w:r>
                <w:r w:rsidR="00E840D4">
                  <w:rPr>
                    <w:bCs/>
                    <w:lang w:eastAsia="en-GB"/>
                  </w:rPr>
                  <w:t>„</w:t>
                </w:r>
                <w:r w:rsidR="00E840D4" w:rsidRPr="00E840D4">
                  <w:rPr>
                    <w:bCs/>
                    <w:lang w:eastAsia="en-GB"/>
                  </w:rPr>
                  <w:t>Umweltstatistik und -gesamtrechnungen; Nachhaltige Entwicklung</w:t>
                </w:r>
                <w:r w:rsidR="00E840D4">
                  <w:rPr>
                    <w:bCs/>
                    <w:lang w:eastAsia="en-GB"/>
                  </w:rPr>
                  <w:t>“</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E8183F4" w:rsidR="00546DB1" w:rsidRPr="009F216F" w:rsidRDefault="00AB0DE7" w:rsidP="00AB0DE7">
                <w:pPr>
                  <w:tabs>
                    <w:tab w:val="left" w:pos="426"/>
                  </w:tabs>
                  <w:rPr>
                    <w:bCs/>
                    <w:lang w:eastAsia="en-GB"/>
                  </w:rPr>
                </w:pPr>
                <w:r>
                  <w:rPr>
                    <w:bCs/>
                    <w:lang w:eastAsia="en-GB"/>
                  </w:rPr>
                  <w:t>203820</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486294975"/>
                  <w:placeholder>
                    <w:docPart w:val="2FC2F1B5919B470EA4D7267A4FDE488A"/>
                  </w:placeholder>
                </w:sdtPr>
                <w:sdtEndPr/>
                <w:sdtContent>
                  <w:p w14:paraId="43DE428F" w14:textId="77777777" w:rsidR="00AB0DE7" w:rsidRDefault="00AB0DE7" w:rsidP="00AB0DE7">
                    <w:pPr>
                      <w:tabs>
                        <w:tab w:val="left" w:pos="426"/>
                      </w:tabs>
                      <w:rPr>
                        <w:bCs/>
                        <w:lang w:val="es-ES" w:eastAsia="en-GB"/>
                      </w:rPr>
                    </w:pPr>
                    <w:r>
                      <w:rPr>
                        <w:bCs/>
                        <w:lang w:val="es-ES" w:eastAsia="en-GB"/>
                      </w:rPr>
                      <w:t>Arturo DE LA FUENTE</w:t>
                    </w:r>
                  </w:p>
                  <w:p w14:paraId="65EBCF52" w14:textId="576F020A" w:rsidR="00546DB1" w:rsidRPr="00AB0DE7" w:rsidRDefault="001B3172" w:rsidP="005F6927">
                    <w:pPr>
                      <w:tabs>
                        <w:tab w:val="left" w:pos="426"/>
                      </w:tabs>
                      <w:rPr>
                        <w:bCs/>
                        <w:lang w:val="es-ES" w:eastAsia="en-GB"/>
                      </w:rPr>
                    </w:pPr>
                    <w:hyperlink r:id="rId12" w:history="1">
                      <w:r w:rsidR="00AB0DE7" w:rsidRPr="009319F6">
                        <w:rPr>
                          <w:rStyle w:val="Hyperlink"/>
                          <w:bCs/>
                          <w:lang w:val="es-ES" w:eastAsia="en-GB"/>
                        </w:rPr>
                        <w:t>Arturo.de-la-fuente@ec.europa.eu</w:t>
                      </w:r>
                    </w:hyperlink>
                    <w:r w:rsidR="00AB0DE7">
                      <w:rPr>
                        <w:bCs/>
                        <w:lang w:val="es-ES" w:eastAsia="en-GB"/>
                      </w:rPr>
                      <w:t xml:space="preserve"> +352 4301 32461</w:t>
                    </w:r>
                  </w:p>
                </w:sdtContent>
              </w:sdt>
            </w:sdtContent>
          </w:sdt>
          <w:p w14:paraId="227D6F6E" w14:textId="2677A75C" w:rsidR="00546DB1" w:rsidRPr="009F216F" w:rsidRDefault="001B317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AB0DE7">
                  <w:rPr>
                    <w:bCs/>
                    <w:lang w:eastAsia="en-GB"/>
                  </w:rPr>
                  <w:t>16 Septembre 2023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37341EFA" w:rsidR="00546DB1" w:rsidRPr="00546DB1" w:rsidRDefault="001B317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B0DE7">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AB0DE7">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44660BD1" w:rsidR="00546DB1" w:rsidRPr="00546DB1" w:rsidRDefault="001B3172"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AB0DE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47B93D99" w:rsidR="00546DB1" w:rsidRPr="00546DB1" w:rsidRDefault="001B3172"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E92145">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1B3172"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1B3172"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1B3172"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1B3172"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3B123A0" w:rsidR="00546DB1" w:rsidRPr="00546DB1" w:rsidRDefault="001B3172"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AB0DE7">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61C177B0" w14:textId="77777777" w:rsidR="00E840D4" w:rsidRPr="00E840D4" w:rsidRDefault="00E840D4" w:rsidP="00E840D4">
          <w:pPr>
            <w:rPr>
              <w:lang w:eastAsia="en-GB"/>
            </w:rPr>
          </w:pPr>
          <w:r w:rsidRPr="00E840D4">
            <w:rPr>
              <w:lang w:eastAsia="en-GB"/>
            </w:rPr>
            <w:t xml:space="preserve">Das Referat E.2 ist für Umweltstatistiken und Umweltgesamtrechnungen sowie für nachhaltige Entwicklung zuständig. Das Referat E.2 hat folgende Aufgaben: </w:t>
          </w:r>
        </w:p>
        <w:p w14:paraId="561985B6" w14:textId="77777777" w:rsidR="00E840D4" w:rsidRPr="00E840D4" w:rsidRDefault="00E840D4" w:rsidP="00E840D4">
          <w:pPr>
            <w:rPr>
              <w:lang w:eastAsia="en-GB"/>
            </w:rPr>
          </w:pPr>
          <w:r w:rsidRPr="00E840D4">
            <w:rPr>
              <w:lang w:eastAsia="en-GB"/>
            </w:rPr>
            <w:lastRenderedPageBreak/>
            <w:t xml:space="preserve">• Erstellung von Umweltgesamtrechnungen im Einklang mit internationalen Standards und eng mit der Methodik der Volkswirtschaftlichen Gesamtrechnungen verknüpft, um die Analyse der Wechselwirkungen zwischen Wirtschaft und Umwelt zu erleichtern; </w:t>
          </w:r>
        </w:p>
        <w:p w14:paraId="2C2B6ABD" w14:textId="77777777" w:rsidR="00E840D4" w:rsidRPr="00BC2B77" w:rsidRDefault="00E840D4" w:rsidP="00E840D4">
          <w:pPr>
            <w:rPr>
              <w:lang w:eastAsia="en-GB"/>
            </w:rPr>
          </w:pPr>
          <w:r w:rsidRPr="00BC2B77">
            <w:rPr>
              <w:lang w:eastAsia="en-GB"/>
            </w:rPr>
            <w:t xml:space="preserve">• Bereitstellung von Umweltstatistiken in den Bereichen Abfall, Wasser, Forstwirtschaft und Biodiversität; </w:t>
          </w:r>
        </w:p>
        <w:p w14:paraId="18AAA36A" w14:textId="589DBC72" w:rsidR="00E840D4" w:rsidRPr="00BC2B77" w:rsidRDefault="00E840D4" w:rsidP="00E840D4">
          <w:pPr>
            <w:rPr>
              <w:lang w:eastAsia="en-GB"/>
            </w:rPr>
          </w:pPr>
          <w:r w:rsidRPr="00BC2B77">
            <w:rPr>
              <w:lang w:eastAsia="en-GB"/>
            </w:rPr>
            <w:t xml:space="preserve">• Pflege und Aktualisierung von Indikatoren für nachhaltige Entwicklung </w:t>
          </w:r>
          <w:r w:rsidR="00E92145">
            <w:rPr>
              <w:lang w:eastAsia="en-GB"/>
            </w:rPr>
            <w:t xml:space="preserve">und von Indikatoren </w:t>
          </w:r>
          <w:r w:rsidRPr="00BC2B77">
            <w:rPr>
              <w:lang w:eastAsia="en-GB"/>
            </w:rPr>
            <w:t xml:space="preserve">zur Überwachung der Kreislaufwirtschaft; </w:t>
          </w:r>
        </w:p>
        <w:p w14:paraId="654BC94F" w14:textId="77777777" w:rsidR="00E840D4" w:rsidRPr="00BC2B77" w:rsidRDefault="00E840D4" w:rsidP="00E840D4">
          <w:pPr>
            <w:rPr>
              <w:lang w:eastAsia="en-GB"/>
            </w:rPr>
          </w:pPr>
          <w:r w:rsidRPr="00BC2B77">
            <w:rPr>
              <w:lang w:eastAsia="en-GB"/>
            </w:rPr>
            <w:t xml:space="preserve">• Die methodischen Arbeiten in den oben genannten Bereichen voranzubringen. </w:t>
          </w:r>
        </w:p>
        <w:p w14:paraId="76DD1EEA" w14:textId="2776D78F" w:rsidR="00803007" w:rsidRPr="00BC2B77" w:rsidRDefault="00E840D4" w:rsidP="00E840D4">
          <w:pPr>
            <w:rPr>
              <w:lang w:eastAsia="en-GB"/>
            </w:rPr>
          </w:pPr>
          <w:r w:rsidRPr="00BC2B77">
            <w:rPr>
              <w:lang w:eastAsia="en-GB"/>
            </w:rPr>
            <w:t>Das Referat verfügt über 31 Mitarbeiter, die in vier Teams organisiert sind. Das Team für die monetäre Umweltgesamtrechnung und Forststatistik hat 6 Mitglieder.</w:t>
          </w:r>
        </w:p>
      </w:sdtContent>
    </w:sdt>
    <w:p w14:paraId="3862387A" w14:textId="77777777" w:rsidR="00803007" w:rsidRPr="00BC2B77"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238F19F" w14:textId="77777777" w:rsidR="00D62BA9" w:rsidRPr="00D62BA9" w:rsidRDefault="00D62BA9" w:rsidP="00D62BA9">
          <w:pPr>
            <w:rPr>
              <w:lang w:eastAsia="en-GB"/>
            </w:rPr>
          </w:pPr>
          <w:r w:rsidRPr="00D62BA9">
            <w:rPr>
              <w:lang w:eastAsia="en-GB"/>
            </w:rPr>
            <w:t xml:space="preserve">Wir schlagen eine Stelle für Statistikbeauftragte im Team der monetären Umweltgesamtrechnung und Forststatistik vor. Der Stelleninhaber ist für eine der monetären Umweltgesamtrechnungen zuständig, z. B. Umweltsubventionen oder Konten des Sektors Umweltgüter und -dienstleistungen. Zu den Aufgaben gehören die Erstellung von Fragebögen und Leitfäden, die Datenverarbeitung und -validierung sowie die Unterstützung der Mitgliedstaaten bei der Berichterstattung. Die Aufgabe erfordert auch einen Beitrag zu statistischen Veröffentlichungen von Eurostat wie Statistics Explained. Es besteht ein gewisser Spielraum für die Anpassung der zugewiesenen Aufgaben an das Profil des Stelleninhabers. Der Stelleninhaber leistet auch einen Beitrag zu den anderen Tätigkeiten im Team, einschließlich der Unterstützung von Kollegen. </w:t>
          </w:r>
        </w:p>
        <w:p w14:paraId="12B9C59B" w14:textId="1E8704E7" w:rsidR="00803007" w:rsidRPr="009F216F" w:rsidRDefault="00D62BA9" w:rsidP="00D62BA9">
          <w:pPr>
            <w:rPr>
              <w:lang w:eastAsia="en-GB"/>
            </w:rPr>
          </w:pPr>
          <w:r w:rsidRPr="00BC2B77">
            <w:rPr>
              <w:lang w:eastAsia="en-GB"/>
            </w:rPr>
            <w:t>Die Stelle bietet Möglichkeiten zur Weiterentwicklung von Kompetenzen in der Entwicklung internationaler Methoden und zur Entwicklung neuer Indikatoren im Bereich der Umweltgesamtrechnungen. Diese Arbeit erfordert enge Kontakte mit den nationalen statistischen Ämtern sowie den Nutzern in der Europäischen Kommission, der Europäischen Umweltagentur usw. Der erfolgreiche Bewerber</w:t>
          </w:r>
          <w:r w:rsidR="001B3172">
            <w:rPr>
              <w:lang w:eastAsia="en-GB"/>
            </w:rPr>
            <w:t xml:space="preserve"> </w:t>
          </w:r>
          <w:r w:rsidRPr="00BC2B77">
            <w:rPr>
              <w:lang w:eastAsia="en-GB"/>
            </w:rPr>
            <w:t>/</w:t>
          </w:r>
          <w:r w:rsidR="001B3172">
            <w:rPr>
              <w:lang w:eastAsia="en-GB"/>
            </w:rPr>
            <w:t xml:space="preserve"> </w:t>
          </w:r>
          <w:r w:rsidRPr="00BC2B77">
            <w:rPr>
              <w:lang w:eastAsia="en-GB"/>
            </w:rPr>
            <w:t>die erfolgreiche Bewerberin</w:t>
          </w:r>
          <w:r w:rsidR="001B3172">
            <w:rPr>
              <w:lang w:eastAsia="en-GB"/>
            </w:rPr>
            <w:t xml:space="preserve"> </w:t>
          </w:r>
          <w:r w:rsidRPr="00BC2B77">
            <w:rPr>
              <w:lang w:eastAsia="en-GB"/>
            </w:rPr>
            <w:t>wird auch Dokumente und Präsentationen für Arbeitsgruppen und andere Sitzungen vorbereiten, Daten über Umweltstatistiken und Umweltgesamtrechnungen zusammenstellen und validieren und Leitlinien und methodische Dokumente weiterentwickeln. Die Arbeitssprache im Team ist Englisch.</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2387419D" w14:textId="547784F7" w:rsidR="00803007" w:rsidRPr="009F216F" w:rsidRDefault="00D62BA9" w:rsidP="00803007">
          <w:pPr>
            <w:pStyle w:val="ListNumber"/>
            <w:numPr>
              <w:ilvl w:val="0"/>
              <w:numId w:val="0"/>
            </w:numPr>
            <w:ind w:left="709" w:hanging="709"/>
            <w:rPr>
              <w:b/>
              <w:bCs/>
              <w:lang w:eastAsia="en-GB"/>
            </w:rPr>
          </w:pPr>
          <w:r w:rsidRPr="00D62BA9">
            <w:rPr>
              <w:b/>
              <w:bCs/>
              <w:lang w:eastAsia="en-GB"/>
            </w:rPr>
            <w:t>Wir suchen eine</w:t>
          </w:r>
          <w:r w:rsidR="001B3172">
            <w:rPr>
              <w:b/>
              <w:bCs/>
              <w:lang w:eastAsia="en-GB"/>
            </w:rPr>
            <w:t>(</w:t>
          </w:r>
          <w:r w:rsidRPr="00D62BA9">
            <w:rPr>
              <w:b/>
              <w:bCs/>
              <w:lang w:eastAsia="en-GB"/>
            </w:rPr>
            <w:t>n</w:t>
          </w:r>
          <w:r w:rsidR="001B3172">
            <w:rPr>
              <w:b/>
              <w:bCs/>
              <w:lang w:eastAsia="en-GB"/>
            </w:rPr>
            <w:t>)</w:t>
          </w:r>
          <w:r w:rsidRPr="00D62BA9">
            <w:rPr>
              <w:b/>
              <w:bCs/>
              <w:lang w:eastAsia="en-GB"/>
            </w:rPr>
            <w:t xml:space="preserve"> hochmotivierte</w:t>
          </w:r>
          <w:r w:rsidR="001B3172">
            <w:rPr>
              <w:b/>
              <w:bCs/>
              <w:lang w:eastAsia="en-GB"/>
            </w:rPr>
            <w:t>(</w:t>
          </w:r>
          <w:r w:rsidRPr="00D62BA9">
            <w:rPr>
              <w:b/>
              <w:bCs/>
              <w:lang w:eastAsia="en-GB"/>
            </w:rPr>
            <w:t>n</w:t>
          </w:r>
          <w:r w:rsidR="001B3172">
            <w:rPr>
              <w:b/>
              <w:bCs/>
              <w:lang w:eastAsia="en-GB"/>
            </w:rPr>
            <w:t>)</w:t>
          </w:r>
          <w:r w:rsidRPr="00D62BA9">
            <w:rPr>
              <w:b/>
              <w:bCs/>
              <w:lang w:eastAsia="en-GB"/>
            </w:rPr>
            <w:t xml:space="preserve"> Kandidat</w:t>
          </w:r>
          <w:r w:rsidR="001B3172">
            <w:rPr>
              <w:b/>
              <w:bCs/>
              <w:lang w:eastAsia="en-GB"/>
            </w:rPr>
            <w:t>(in)</w:t>
          </w:r>
          <w:r w:rsidRPr="00D62BA9">
            <w:rPr>
              <w:b/>
              <w:bCs/>
              <w:lang w:eastAsia="en-GB"/>
            </w:rPr>
            <w:t xml:space="preserve"> mit ausgezeichneten analytischen Fähigkeiten und einem soliden Hintergrund in den Bereichen Statistik, Wirtschaft oder Umweltwissenschaften. Der Bewerber muss gute Kenntnisse in Umweltfragen nachweisen. Erfahrungen mit Umweltgesamtrechnungen (Methodik </w:t>
          </w:r>
          <w:r w:rsidR="004C77F7">
            <w:rPr>
              <w:b/>
              <w:bCs/>
              <w:lang w:eastAsia="en-GB"/>
            </w:rPr>
            <w:t>„</w:t>
          </w:r>
          <w:r w:rsidRPr="00D62BA9">
            <w:rPr>
              <w:b/>
              <w:bCs/>
              <w:lang w:eastAsia="en-GB"/>
            </w:rPr>
            <w:t xml:space="preserve"> SEEA</w:t>
          </w:r>
          <w:r w:rsidR="004C77F7">
            <w:rPr>
              <w:b/>
              <w:bCs/>
              <w:lang w:eastAsia="en-GB"/>
            </w:rPr>
            <w:t xml:space="preserve"> Central Framework“</w:t>
          </w:r>
          <w:r w:rsidRPr="00D62BA9">
            <w:rPr>
              <w:b/>
              <w:bCs/>
              <w:lang w:eastAsia="en-GB"/>
            </w:rPr>
            <w:t>) wären von großem Vorteil. Der</w:t>
          </w:r>
          <w:r w:rsidR="001B3172">
            <w:rPr>
              <w:b/>
              <w:bCs/>
              <w:lang w:eastAsia="en-GB"/>
            </w:rPr>
            <w:t>/die</w:t>
          </w:r>
          <w:r w:rsidRPr="00D62BA9">
            <w:rPr>
              <w:b/>
              <w:bCs/>
              <w:lang w:eastAsia="en-GB"/>
            </w:rPr>
            <w:t xml:space="preserve"> Bewerber</w:t>
          </w:r>
          <w:r w:rsidR="001B3172">
            <w:rPr>
              <w:b/>
              <w:bCs/>
              <w:lang w:eastAsia="en-GB"/>
            </w:rPr>
            <w:t>(in)</w:t>
          </w:r>
          <w:r w:rsidRPr="00D62BA9">
            <w:rPr>
              <w:b/>
              <w:bCs/>
              <w:lang w:eastAsia="en-GB"/>
            </w:rPr>
            <w:t xml:space="preserve"> sollte in der Lage sein, </w:t>
          </w:r>
          <w:r w:rsidR="001B3172">
            <w:rPr>
              <w:b/>
              <w:bCs/>
              <w:lang w:eastAsia="en-GB"/>
            </w:rPr>
            <w:t>kurze und klare</w:t>
          </w:r>
          <w:bookmarkStart w:id="0" w:name="_GoBack"/>
          <w:bookmarkEnd w:id="0"/>
          <w:r w:rsidRPr="00D62BA9">
            <w:rPr>
              <w:b/>
              <w:bCs/>
              <w:lang w:eastAsia="en-GB"/>
            </w:rPr>
            <w:t xml:space="preserve"> Berichte und methodische Unterlagen zu Umweltgesamtrechnungen für Arbeitsgruppen und andere Sitzungen zu verfassen und vorzulegen.</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3"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4"/>
      <w:headerReference w:type="default" r:id="rId15"/>
      <w:footerReference w:type="even" r:id="rId16"/>
      <w:footerReference w:type="default" r:id="rId17"/>
      <w:headerReference w:type="first" r:id="rId18"/>
      <w:footerReference w:type="first" r:id="rId1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04076A47" w:rsidR="007D0EC6" w:rsidRDefault="007716E4">
    <w:pPr>
      <w:pStyle w:val="FooterLine"/>
      <w:jc w:val="center"/>
    </w:pPr>
    <w:r>
      <w:fldChar w:fldCharType="begin"/>
    </w:r>
    <w:r>
      <w:instrText>PAGE   \* MERGEFORMAT</w:instrText>
    </w:r>
    <w:r>
      <w:fldChar w:fldCharType="separate"/>
    </w:r>
    <w:r w:rsidR="001B3172">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433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D7B5E"/>
    <w:rsid w:val="001203F8"/>
    <w:rsid w:val="001B3172"/>
    <w:rsid w:val="002F7504"/>
    <w:rsid w:val="0035094A"/>
    <w:rsid w:val="003874E2"/>
    <w:rsid w:val="004C77F7"/>
    <w:rsid w:val="00546DB1"/>
    <w:rsid w:val="006F44C9"/>
    <w:rsid w:val="007716E4"/>
    <w:rsid w:val="007C07D8"/>
    <w:rsid w:val="007D0EC6"/>
    <w:rsid w:val="00803007"/>
    <w:rsid w:val="0089735C"/>
    <w:rsid w:val="008D52CF"/>
    <w:rsid w:val="009442BE"/>
    <w:rsid w:val="009F216F"/>
    <w:rsid w:val="00AB0DE7"/>
    <w:rsid w:val="00BC2B77"/>
    <w:rsid w:val="00D62BA9"/>
    <w:rsid w:val="00E840D4"/>
    <w:rsid w:val="00E92145"/>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uiPriority w:val="99"/>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75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Arturo.de-la-fuente@ec.europa.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453A7C"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453A7C"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453A7C"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453A7C" w:rsidRDefault="00DB168D" w:rsidP="00DB168D">
          <w:pPr>
            <w:pStyle w:val="6801C21AD23447B88917F1258506DBA11"/>
          </w:pPr>
          <w:r>
            <w:rPr>
              <w:b/>
            </w:rPr>
            <w:t xml:space="preserve">     </w:t>
          </w:r>
        </w:p>
      </w:docPartBody>
    </w:docPart>
    <w:docPart>
      <w:docPartPr>
        <w:name w:val="2FC2F1B5919B470EA4D7267A4FDE488A"/>
        <w:category>
          <w:name w:val="General"/>
          <w:gallery w:val="placeholder"/>
        </w:category>
        <w:types>
          <w:type w:val="bbPlcHdr"/>
        </w:types>
        <w:behaviors>
          <w:behavior w:val="content"/>
        </w:behaviors>
        <w:guid w:val="{5478B10B-04EC-4B8F-9B68-66A81E686D23}"/>
      </w:docPartPr>
      <w:docPartBody>
        <w:p w:rsidR="00731E7C" w:rsidRDefault="00453A7C" w:rsidP="00453A7C">
          <w:pPr>
            <w:pStyle w:val="2FC2F1B5919B470EA4D7267A4FDE488A"/>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AE2554"/>
    <w:multiLevelType w:val="multilevel"/>
    <w:tmpl w:val="84D4373E"/>
    <w:lvl w:ilvl="0">
      <w:start w:val="1"/>
      <w:numFmt w:val="decimal"/>
      <w:pStyle w:val="0623C2C4607F4C2C8BD24DBE2292809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453A7C"/>
    <w:rsid w:val="00731E7C"/>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53A7C"/>
    <w:rPr>
      <w:color w:val="288061"/>
    </w:rPr>
  </w:style>
  <w:style w:type="paragraph" w:customStyle="1" w:styleId="9BF4E35295BA4808A107977098D3401D">
    <w:name w:val="9BF4E35295BA4808A107977098D3401D"/>
    <w:rsid w:val="008D04E3"/>
  </w:style>
  <w:style w:type="paragraph" w:customStyle="1" w:styleId="67908C2613794ACB86549542C854C0CC">
    <w:name w:val="67908C2613794ACB86549542C854C0CC"/>
    <w:rsid w:val="008D04E3"/>
  </w:style>
  <w:style w:type="paragraph" w:customStyle="1" w:styleId="5C55B5726F8E46C0ABC71DC35F2501E7">
    <w:name w:val="5C55B5726F8E46C0ABC71DC35F2501E7"/>
    <w:rsid w:val="008D04E3"/>
  </w:style>
  <w:style w:type="paragraph" w:customStyle="1" w:styleId="E48DD8E64A804E77BDE4E10C02F32911">
    <w:name w:val="E48DD8E64A804E77BDE4E10C02F32911"/>
    <w:rsid w:val="008D04E3"/>
  </w:style>
  <w:style w:type="paragraph" w:customStyle="1" w:styleId="36301D3606894A0690BD2883E1BF1126">
    <w:name w:val="36301D3606894A0690BD2883E1BF1126"/>
    <w:rsid w:val="008D04E3"/>
  </w:style>
  <w:style w:type="paragraph" w:customStyle="1" w:styleId="1087BB5618EE43E98A5732E797DCF4EE">
    <w:name w:val="1087BB5618EE43E98A5732E797DCF4EE"/>
    <w:rsid w:val="008D04E3"/>
  </w:style>
  <w:style w:type="paragraph" w:customStyle="1" w:styleId="FE6C9874556B47B1A65A432926DB0BCE">
    <w:name w:val="FE6C9874556B47B1A65A432926DB0BCE"/>
    <w:rsid w:val="008D04E3"/>
  </w:style>
  <w:style w:type="paragraph" w:customStyle="1" w:styleId="2D9A90DC0280475D996998F2F9FD95D5">
    <w:name w:val="2D9A90DC0280475D996998F2F9FD95D5"/>
    <w:rsid w:val="008D04E3"/>
  </w:style>
  <w:style w:type="paragraph" w:customStyle="1" w:styleId="0623C2C4607F4C2C8BD24DBE22928098">
    <w:name w:val="0623C2C4607F4C2C8BD24DBE22928098"/>
    <w:rsid w:val="008D04E3"/>
  </w:style>
  <w:style w:type="paragraph" w:customStyle="1" w:styleId="44AECFE6B28A48F3A0A774E0802A2F27">
    <w:name w:val="44AECFE6B28A48F3A0A774E0802A2F27"/>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1">
    <w:name w:val="1087BB5618EE43E98A5732E797DCF4E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1">
    <w:name w:val="9BF4E35295BA4808A107977098D3401D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1">
    <w:name w:val="67908C2613794ACB86549542C854C0CC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1">
    <w:name w:val="5C55B5726F8E46C0ABC71DC35F2501E7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1">
    <w:name w:val="E48DD8E64A804E77BDE4E10C02F32911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1">
    <w:name w:val="36301D3606894A0690BD2883E1BF1126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1">
    <w:name w:val="FE6C9874556B47B1A65A432926DB0BC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1">
    <w:name w:val="2D9A90DC0280475D996998F2F9FD95D5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1">
    <w:name w:val="0623C2C4607F4C2C8BD24DBE229280981"/>
    <w:rsid w:val="00DB168D"/>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2FC2F1B5919B470EA4D7267A4FDE488A">
    <w:name w:val="2FC2F1B5919B470EA4D7267A4FDE488A"/>
    <w:rsid w:val="00453A7C"/>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326F9DC1-B93B-40C9-BA8F-28EEC483A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18</TotalTime>
  <Pages>4</Pages>
  <Words>1332</Words>
  <Characters>6769</Characters>
  <Application>Microsoft Office Word</Application>
  <DocSecurity>0</DocSecurity>
  <PresentationFormat>Microsoft Word 14.0</PresentationFormat>
  <Lines>110</Lines>
  <Paragraphs>24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MAYER Christine (ESTAT)</cp:lastModifiedBy>
  <cp:revision>3</cp:revision>
  <dcterms:created xsi:type="dcterms:W3CDTF">2023-05-03T14:10:00Z</dcterms:created>
  <dcterms:modified xsi:type="dcterms:W3CDTF">2023-05-03T14:32:00Z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