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hu-HU" w:eastAsia="hu-HU"/>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125FFF">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125FFF">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125FFF">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125FFF">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125FFF">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125FFF"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31A988BF" w:rsidR="00546DB1" w:rsidRPr="00546DB1" w:rsidRDefault="002159CE" w:rsidP="005F6927">
                <w:pPr>
                  <w:tabs>
                    <w:tab w:val="left" w:pos="426"/>
                  </w:tabs>
                  <w:rPr>
                    <w:bCs/>
                    <w:lang w:val="en-IE" w:eastAsia="en-GB"/>
                  </w:rPr>
                </w:pPr>
                <w:r w:rsidRPr="002159CE">
                  <w:rPr>
                    <w:bCs/>
                    <w:lang w:eastAsia="en-GB"/>
                  </w:rPr>
                  <w:t>DGT-C-HU-2</w:t>
                </w:r>
              </w:p>
            </w:tc>
          </w:sdtContent>
        </w:sdt>
      </w:tr>
      <w:tr w:rsidR="00546DB1" w:rsidRPr="009F3B74"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4F59AED0" w:rsidR="00546DB1" w:rsidRPr="009F3B74" w:rsidRDefault="009F3B74" w:rsidP="009F3B74">
                <w:pPr>
                  <w:tabs>
                    <w:tab w:val="left" w:pos="426"/>
                  </w:tabs>
                  <w:rPr>
                    <w:bCs/>
                    <w:lang w:val="en-IE" w:eastAsia="en-GB"/>
                  </w:rPr>
                </w:pPr>
                <w:r>
                  <w:rPr>
                    <w:bCs/>
                    <w:lang w:eastAsia="en-GB"/>
                  </w:rPr>
                  <w:t xml:space="preserve"> </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03B4C099" w:rsidR="00546DB1" w:rsidRPr="009F216F" w:rsidRDefault="002159CE" w:rsidP="005F6927">
                <w:pPr>
                  <w:tabs>
                    <w:tab w:val="left" w:pos="426"/>
                  </w:tabs>
                  <w:rPr>
                    <w:bCs/>
                    <w:lang w:eastAsia="en-GB"/>
                  </w:rPr>
                </w:pPr>
                <w:r w:rsidRPr="002159CE">
                  <w:rPr>
                    <w:bCs/>
                    <w:lang w:eastAsia="en-GB"/>
                  </w:rPr>
                  <w:t>Sándor Kovács (sandor.kovacs@ec.europa.eu, (+352)</w:t>
                </w:r>
                <w:r>
                  <w:rPr>
                    <w:bCs/>
                    <w:lang w:eastAsia="en-GB"/>
                  </w:rPr>
                  <w:t> </w:t>
                </w:r>
                <w:r w:rsidRPr="002159CE">
                  <w:rPr>
                    <w:bCs/>
                    <w:lang w:eastAsia="en-GB"/>
                  </w:rPr>
                  <w:t>4301</w:t>
                </w:r>
                <w:r>
                  <w:rPr>
                    <w:bCs/>
                    <w:lang w:eastAsia="en-GB"/>
                  </w:rPr>
                  <w:t> </w:t>
                </w:r>
                <w:r w:rsidRPr="002159CE">
                  <w:rPr>
                    <w:bCs/>
                    <w:lang w:eastAsia="en-GB"/>
                  </w:rPr>
                  <w:t>31654)</w:t>
                </w:r>
              </w:p>
            </w:sdtContent>
          </w:sdt>
          <w:p w14:paraId="227D6F6E" w14:textId="78F21076" w:rsidR="00546DB1" w:rsidRPr="009F216F" w:rsidRDefault="00125FFF"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2159CE">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2159CE">
                  <w:rPr>
                    <w:bCs/>
                    <w:lang w:eastAsia="en-GB"/>
                  </w:rPr>
                  <w:t>3</w:t>
                </w:r>
              </w:sdtContent>
            </w:sdt>
          </w:p>
          <w:p w14:paraId="4128A55A" w14:textId="3132DC4E" w:rsidR="00546DB1" w:rsidRPr="00546DB1" w:rsidRDefault="00125FFF"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2159CE">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1"/>
                  <w14:checkedState w14:val="2612" w14:font="MS Gothic"/>
                  <w14:uncheckedState w14:val="2610" w14:font="MS Gothic"/>
                </w14:checkbox>
              </w:sdtPr>
              <w:sdtEndPr/>
              <w:sdtContent>
                <w:r w:rsidR="002159CE">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sidR="009F3B74">
                  <w:rPr>
                    <w:bCs/>
                    <w:szCs w:val="24"/>
                    <w:lang w:eastAsia="en-GB"/>
                  </w:rPr>
                  <w:t xml:space="preserve"> </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30824947" w:rsidR="00546DB1" w:rsidRPr="00546DB1" w:rsidRDefault="00125FFF"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2159CE">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Unentgeltlich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04B99D0B" w:rsidR="00546DB1" w:rsidRPr="00546DB1" w:rsidRDefault="00125FFF"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2159CE">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125FFF"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125FFF"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125FFF"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125FFF"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3CC89399" w:rsidR="00546DB1" w:rsidRPr="00546DB1" w:rsidRDefault="00125FFF" w:rsidP="005F6927">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sidR="002159CE">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76DD1EEA" w14:textId="61E47DF4" w:rsidR="00803007" w:rsidRPr="005768F8" w:rsidRDefault="007E7EBC" w:rsidP="00803007">
          <w:pPr>
            <w:rPr>
              <w:lang w:eastAsia="en-GB"/>
            </w:rPr>
          </w:pPr>
          <w:r>
            <w:t>Wir sind ein Referat in der Ungarischen Sprachabteilung und unsere Aufgabe besteht darin, der Europäischen Kommission hochwertige Übersetzungen und andere Sprachdienstleistungen auf Ungarisch zur Verfügung zu stellen. Die von uns übersetzten Dokumente sind überwiegend in englischer Sprache abgefasst und betreffen Themen, die alle Tätigkeiten der Europäischen Union abdecken. Die Ungarische Sprachabteilung besteht aus drei Referaten mit Sitz in Luxemburg, einige Kolleginnen und Kollegen befinden sich jedoch in Brüssel und Budapest.</w:t>
          </w:r>
        </w:p>
      </w:sdtContent>
    </w:sdt>
    <w:p w14:paraId="3862387A" w14:textId="77777777" w:rsidR="00803007" w:rsidRPr="005768F8" w:rsidRDefault="00803007" w:rsidP="00803007">
      <w:pPr>
        <w:pStyle w:val="ListNumber"/>
        <w:numPr>
          <w:ilvl w:val="0"/>
          <w:numId w:val="0"/>
        </w:numPr>
        <w:ind w:left="709" w:hanging="709"/>
        <w:rPr>
          <w:b/>
          <w:bCs/>
          <w:lang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4B4E28D4" w14:textId="77777777" w:rsidR="007E7EBC" w:rsidRDefault="007E7EBC" w:rsidP="007E7EBC">
          <w:pPr>
            <w:rPr>
              <w:rFonts w:cstheme="minorHAnsi"/>
              <w:szCs w:val="24"/>
            </w:rPr>
          </w:pPr>
          <w:r>
            <w:t>Wir bieten eine anspruchsvolle und anregende Arbeit in einem freundlichen und dynamischen Team an. Wir fördern Schulungen und Entwicklung des Personals, und sorgen für ein umfassendes Weiterbildungsangebot, das darauf abzielt, die Fähigkeit des Einzelnen und des Teams zu verbessern, verschiedene Arbeitssituationen zu bewältigen, einschließlich persönlicher Kompetenzen, IT-Kompetenzen oder fachspezifischer Kenntnisse. Wir legen großen Wert auf die Vereinbarkeit von Berufs- und Privatleben. Wir bieten darüber hinaus hybride Arbeitsregelungen, also eine Mischung aus Arbeit von Zuhause und Arbeit aus dem Büro an.</w:t>
          </w:r>
        </w:p>
        <w:p w14:paraId="2A5AE28F" w14:textId="71E7509A" w:rsidR="002159CE" w:rsidRPr="005768F8" w:rsidRDefault="007E7EBC" w:rsidP="007E7EBC">
          <w:pPr>
            <w:rPr>
              <w:lang w:eastAsia="en-GB"/>
            </w:rPr>
          </w:pPr>
          <w:r>
            <w:t>Der erfolgreiche Bewerber/die erfolgreiche Bewerberin wird folgende Aufgaben übernehmen:</w:t>
          </w:r>
        </w:p>
        <w:p w14:paraId="7BB2557F" w14:textId="77777777" w:rsidR="002159CE" w:rsidRPr="005768F8" w:rsidRDefault="002159CE" w:rsidP="002159CE">
          <w:pPr>
            <w:ind w:left="720" w:hanging="720"/>
            <w:rPr>
              <w:lang w:eastAsia="en-GB"/>
            </w:rPr>
          </w:pPr>
          <w:r w:rsidRPr="005768F8">
            <w:rPr>
              <w:lang w:eastAsia="en-GB"/>
            </w:rPr>
            <w:t>-</w:t>
          </w:r>
          <w:r w:rsidRPr="005768F8">
            <w:rPr>
              <w:lang w:eastAsia="en-GB"/>
            </w:rPr>
            <w:tab/>
            <w:t>Übersetzung von Rechtstexten und Fachtexten und Revision von Texten, die von den Übersetzerinnen und Übersetzern der Abteilung oder von externen Übersetzerinnen und Übersetzern übersetzt wurden;</w:t>
          </w:r>
        </w:p>
        <w:p w14:paraId="0386E945" w14:textId="1F192E9A" w:rsidR="002159CE" w:rsidRPr="005768F8" w:rsidRDefault="002159CE" w:rsidP="002159CE">
          <w:pPr>
            <w:ind w:left="720" w:hanging="720"/>
            <w:rPr>
              <w:lang w:eastAsia="en-GB"/>
            </w:rPr>
          </w:pPr>
          <w:r w:rsidRPr="005768F8">
            <w:rPr>
              <w:lang w:eastAsia="en-GB"/>
            </w:rPr>
            <w:t>-</w:t>
          </w:r>
          <w:r w:rsidRPr="005768F8">
            <w:rPr>
              <w:lang w:eastAsia="en-GB"/>
            </w:rPr>
            <w:tab/>
            <w:t>terminologische Beratung und Unterstützung der Übersetzerinnen und Übersetzer sowie der Terminologinnen und Terminologen der ungarischen Sprachabteilung im Bereich des eigenen Fachwissens; mögliche Fachgebiete könnten unter anderem die Bereiche Sozial- oder Naturwissenschaften, ökologischer Wandel, Gesundheitswesen, Kulturbranche, Ingenieurwesen usw. sein;</w:t>
          </w:r>
        </w:p>
        <w:p w14:paraId="69AFA08E" w14:textId="77777777" w:rsidR="002159CE" w:rsidRPr="005768F8" w:rsidRDefault="002159CE" w:rsidP="002159CE">
          <w:pPr>
            <w:ind w:left="720" w:hanging="720"/>
            <w:rPr>
              <w:lang w:eastAsia="en-GB"/>
            </w:rPr>
          </w:pPr>
          <w:r w:rsidRPr="005768F8">
            <w:rPr>
              <w:lang w:eastAsia="en-GB"/>
            </w:rPr>
            <w:t>-</w:t>
          </w:r>
          <w:r w:rsidRPr="005768F8">
            <w:rPr>
              <w:lang w:eastAsia="en-GB"/>
            </w:rPr>
            <w:tab/>
            <w:t>Organisation und Durchführung von Präsentationen zu Themen, die für das Personal der Abteilung von Interesse sind;</w:t>
          </w:r>
        </w:p>
        <w:p w14:paraId="11AF5309" w14:textId="61162AF8" w:rsidR="002159CE" w:rsidRPr="005768F8" w:rsidRDefault="002159CE" w:rsidP="002159CE">
          <w:pPr>
            <w:ind w:left="720" w:hanging="720"/>
            <w:rPr>
              <w:lang w:eastAsia="en-GB"/>
            </w:rPr>
          </w:pPr>
          <w:r w:rsidRPr="005768F8">
            <w:rPr>
              <w:lang w:eastAsia="en-GB"/>
            </w:rPr>
            <w:t>-</w:t>
          </w:r>
          <w:r w:rsidRPr="005768F8">
            <w:rPr>
              <w:lang w:eastAsia="en-GB"/>
            </w:rPr>
            <w:tab/>
            <w:t>Unterstützung beim Ausbau des Kontaktnetzes und Herstellung einer Verbindung zwischen nationalen Institutionen/Behörden/Diensten und der ungarischen Sprachabteilung in der DGT;</w:t>
          </w:r>
        </w:p>
        <w:p w14:paraId="0E1145E2" w14:textId="1AA90828" w:rsidR="002159CE" w:rsidRPr="005768F8" w:rsidRDefault="002159CE" w:rsidP="002159CE">
          <w:pPr>
            <w:ind w:left="720" w:hanging="720"/>
            <w:rPr>
              <w:lang w:eastAsia="en-GB"/>
            </w:rPr>
          </w:pPr>
          <w:r w:rsidRPr="005768F8">
            <w:rPr>
              <w:lang w:eastAsia="en-GB"/>
            </w:rPr>
            <w:t>-</w:t>
          </w:r>
          <w:r w:rsidRPr="005768F8">
            <w:rPr>
              <w:lang w:eastAsia="en-GB"/>
            </w:rPr>
            <w:tab/>
            <w:t>Unterstützung der ungarischen Sprachabteilung bei der Vorbereitung des ungarischen EU-Ratsvorsitzes im Jahr 2024.</w:t>
          </w:r>
        </w:p>
        <w:p w14:paraId="12B9C59B" w14:textId="235FC0C8" w:rsidR="00803007" w:rsidRPr="009F216F" w:rsidRDefault="002159CE" w:rsidP="002159CE">
          <w:pPr>
            <w:rPr>
              <w:lang w:eastAsia="en-GB"/>
            </w:rPr>
          </w:pPr>
          <w:r w:rsidRPr="005768F8">
            <w:rPr>
              <w:lang w:eastAsia="en-GB"/>
            </w:rPr>
            <w:t>Der Dienstort ist Luxemburg.</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51940052" w14:textId="77777777" w:rsidR="007E7EBC" w:rsidRDefault="007E7EBC" w:rsidP="007E7EBC">
          <w:pPr>
            <w:pStyle w:val="ListNumber"/>
            <w:numPr>
              <w:ilvl w:val="0"/>
              <w:numId w:val="0"/>
            </w:numPr>
            <w:tabs>
              <w:tab w:val="left" w:pos="708"/>
            </w:tabs>
            <w:jc w:val="left"/>
            <w:rPr>
              <w:szCs w:val="24"/>
            </w:rPr>
          </w:pPr>
          <w:r>
            <w:t xml:space="preserve">Wir suchen eine(n) organisierte(n), effiziente(n) und motivierte(n) </w:t>
          </w:r>
          <w:proofErr w:type="spellStart"/>
          <w:r>
            <w:t>MitarbeiterIn</w:t>
          </w:r>
          <w:proofErr w:type="spellEnd"/>
          <w:r>
            <w:t xml:space="preserve"> mit sehr guten Kenntnissen der ungarischen und englischen Sprache.</w:t>
          </w:r>
        </w:p>
        <w:p w14:paraId="42E2FABF" w14:textId="644E02F6" w:rsidR="002159CE" w:rsidRPr="007E7EBC" w:rsidRDefault="007E7EBC" w:rsidP="00E03357">
          <w:pPr>
            <w:pStyle w:val="ListNumber"/>
            <w:numPr>
              <w:ilvl w:val="0"/>
              <w:numId w:val="0"/>
            </w:numPr>
            <w:tabs>
              <w:tab w:val="left" w:pos="708"/>
            </w:tabs>
            <w:rPr>
              <w:szCs w:val="24"/>
            </w:rPr>
          </w:pPr>
          <w:proofErr w:type="spellStart"/>
          <w:r>
            <w:t>BewerberInnen</w:t>
          </w:r>
          <w:proofErr w:type="spellEnd"/>
          <w:r>
            <w:t xml:space="preserve"> sollten über Folgendes verfügen</w:t>
          </w:r>
          <w:r w:rsidR="002159CE" w:rsidRPr="002159CE">
            <w:t>:</w:t>
          </w:r>
        </w:p>
        <w:p w14:paraId="240AD181" w14:textId="08E2D115" w:rsidR="002159CE" w:rsidRDefault="002159CE" w:rsidP="002159CE">
          <w:pPr>
            <w:pStyle w:val="ListNumber"/>
            <w:numPr>
              <w:ilvl w:val="0"/>
              <w:numId w:val="0"/>
            </w:numPr>
            <w:ind w:left="709" w:hanging="709"/>
          </w:pPr>
          <w:r w:rsidRPr="002159CE">
            <w:t>-</w:t>
          </w:r>
          <w:r>
            <w:tab/>
          </w:r>
          <w:r w:rsidRPr="002159CE">
            <w:t>ein</w:t>
          </w:r>
          <w:r w:rsidR="007E7EBC">
            <w:t>en</w:t>
          </w:r>
          <w:r w:rsidRPr="002159CE">
            <w:t xml:space="preserve"> Universitätsabschluss oder</w:t>
          </w:r>
        </w:p>
        <w:p w14:paraId="200F4264" w14:textId="0AB7988B" w:rsidR="002159CE" w:rsidRDefault="002159CE" w:rsidP="002159CE">
          <w:pPr>
            <w:pStyle w:val="ListNumber"/>
            <w:numPr>
              <w:ilvl w:val="0"/>
              <w:numId w:val="0"/>
            </w:numPr>
            <w:ind w:left="709" w:hanging="709"/>
          </w:pPr>
          <w:r w:rsidRPr="002159CE">
            <w:t>-</w:t>
          </w:r>
          <w:r>
            <w:tab/>
          </w:r>
          <w:r w:rsidRPr="002159CE">
            <w:t>eine gleichwertige Berufsausbildung oder Berufserfahrung</w:t>
          </w:r>
        </w:p>
        <w:p w14:paraId="5572454E" w14:textId="28970259" w:rsidR="002159CE" w:rsidRDefault="002159CE" w:rsidP="002159CE">
          <w:pPr>
            <w:pStyle w:val="ListNumber"/>
            <w:numPr>
              <w:ilvl w:val="0"/>
              <w:numId w:val="0"/>
            </w:numPr>
            <w:ind w:left="709"/>
          </w:pPr>
          <w:r w:rsidRPr="002159CE">
            <w:t xml:space="preserve">im Bereich: Linguistik/Terminologie, Sozial- oder Naturwissenschaften, ökologischer Wandel, Gesundheitswesen, Kulturbranche, Ingenieurwesen (z. B. in </w:t>
          </w:r>
          <w:r w:rsidRPr="002159CE">
            <w:lastRenderedPageBreak/>
            <w:t>den Bereichen Energie, Klima, Verkehr, IT), Wirtschaft, Jura oder andere Bereiche, die unter die Politik der Europäischen Union fallen.</w:t>
          </w:r>
        </w:p>
        <w:p w14:paraId="4441D8A3" w14:textId="6A78D8AD" w:rsidR="002159CE" w:rsidRDefault="00DF75CD" w:rsidP="002159CE">
          <w:pPr>
            <w:pStyle w:val="ListNumber"/>
            <w:numPr>
              <w:ilvl w:val="0"/>
              <w:numId w:val="0"/>
            </w:numPr>
            <w:ind w:left="709" w:hanging="709"/>
          </w:pPr>
          <w:proofErr w:type="spellStart"/>
          <w:r>
            <w:t>BewerberInnen</w:t>
          </w:r>
          <w:proofErr w:type="spellEnd"/>
          <w:r>
            <w:t xml:space="preserve"> </w:t>
          </w:r>
          <w:proofErr w:type="gramStart"/>
          <w:r>
            <w:t>sollten</w:t>
          </w:r>
          <w:proofErr w:type="gramEnd"/>
          <w:r>
            <w:t xml:space="preserve"> </w:t>
          </w:r>
          <w:r w:rsidR="007E7EBC">
            <w:t xml:space="preserve">eine mindestens dreijährige Berufserfahrung </w:t>
          </w:r>
          <w:r>
            <w:t>haben</w:t>
          </w:r>
          <w:r w:rsidR="002159CE" w:rsidRPr="002159CE">
            <w:t>.</w:t>
          </w:r>
        </w:p>
        <w:p w14:paraId="2387419D" w14:textId="65A9BEC3" w:rsidR="00803007" w:rsidRPr="009F216F" w:rsidRDefault="002159CE" w:rsidP="002159CE">
          <w:pPr>
            <w:pStyle w:val="ListNumber"/>
            <w:numPr>
              <w:ilvl w:val="0"/>
              <w:numId w:val="0"/>
            </w:numPr>
            <w:ind w:left="709" w:hanging="709"/>
            <w:rPr>
              <w:b/>
              <w:bCs/>
              <w:lang w:eastAsia="en-GB"/>
            </w:rPr>
          </w:pPr>
          <w:r w:rsidRPr="002159CE">
            <w:t>Erfahrung mit der Übersetzung aus dem Englischen ins Ungarische wäre von Vorteil.</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 xml:space="preserve">Beschluss </w:t>
      </w:r>
      <w:proofErr w:type="gramStart"/>
      <w:r w:rsidRPr="00950BA5">
        <w:rPr>
          <w:b/>
          <w:lang w:eastAsia="en-GB"/>
        </w:rPr>
        <w:t>C(</w:t>
      </w:r>
      <w:proofErr w:type="gramEnd"/>
      <w:r w:rsidRPr="00950BA5">
        <w:rPr>
          <w:b/>
          <w:lang w:eastAsia="en-GB"/>
        </w:rPr>
        <w:t>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lastRenderedPageBreak/>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 xml:space="preserve">ist verpflichtet, </w:t>
      </w:r>
      <w:proofErr w:type="gramStart"/>
      <w:r w:rsidRPr="00950BA5">
        <w:rPr>
          <w:lang w:eastAsia="en-GB"/>
        </w:rPr>
        <w:t>das</w:t>
      </w:r>
      <w:proofErr w:type="gramEnd"/>
      <w:r w:rsidRPr="00950BA5">
        <w:rPr>
          <w:lang w:eastAsia="en-GB"/>
        </w:rPr>
        <w:t xml:space="preserve">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EF74D" w14:textId="77777777" w:rsidR="00125FFF" w:rsidRDefault="00125FFF">
      <w:pPr>
        <w:spacing w:after="0"/>
      </w:pPr>
      <w:r>
        <w:separator/>
      </w:r>
    </w:p>
  </w:endnote>
  <w:endnote w:type="continuationSeparator" w:id="0">
    <w:p w14:paraId="047F384D" w14:textId="77777777" w:rsidR="00125FFF" w:rsidRDefault="00125F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8A39A" w14:textId="02EB5B05" w:rsidR="007D0EC6" w:rsidRDefault="007716E4">
    <w:pPr>
      <w:pStyle w:val="FooterLine"/>
      <w:jc w:val="center"/>
    </w:pPr>
    <w:r>
      <w:fldChar w:fldCharType="begin"/>
    </w:r>
    <w:r>
      <w:instrText>PAGE   \* MERGEFORMAT</w:instrText>
    </w:r>
    <w:r>
      <w:fldChar w:fldCharType="separate"/>
    </w:r>
    <w:r w:rsidR="009F3B74">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6D8F7" w14:textId="77777777" w:rsidR="00125FFF" w:rsidRDefault="00125FFF">
      <w:pPr>
        <w:spacing w:after="0"/>
      </w:pPr>
      <w:r>
        <w:separator/>
      </w:r>
    </w:p>
  </w:footnote>
  <w:footnote w:type="continuationSeparator" w:id="0">
    <w:p w14:paraId="5A1CE572" w14:textId="77777777" w:rsidR="00125FFF" w:rsidRDefault="00125FFF">
      <w:pPr>
        <w:spacing w:after="0"/>
      </w:pPr>
      <w:r>
        <w:continuationSeparator/>
      </w:r>
    </w:p>
  </w:footnote>
  <w:footnote w:id="1">
    <w:p w14:paraId="6B21068C" w14:textId="1B06F57A" w:rsidR="007716E4" w:rsidRPr="009F3B7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2041ADC"/>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abstractNumId w:val="1"/>
  </w:num>
  <w:num w:numId="2">
    <w:abstractNumId w:val="12"/>
  </w:num>
  <w:num w:numId="3">
    <w:abstractNumId w:val="8"/>
  </w:num>
  <w:num w:numId="4">
    <w:abstractNumId w:val="13"/>
  </w:num>
  <w:num w:numId="5">
    <w:abstractNumId w:val="18"/>
  </w:num>
  <w:num w:numId="6">
    <w:abstractNumId w:val="20"/>
  </w:num>
  <w:num w:numId="7">
    <w:abstractNumId w:val="2"/>
  </w:num>
  <w:num w:numId="8">
    <w:abstractNumId w:val="7"/>
  </w:num>
  <w:num w:numId="9">
    <w:abstractNumId w:val="15"/>
  </w:num>
  <w:num w:numId="10">
    <w:abstractNumId w:val="3"/>
  </w:num>
  <w:num w:numId="11">
    <w:abstractNumId w:val="5"/>
  </w:num>
  <w:num w:numId="12">
    <w:abstractNumId w:val="6"/>
  </w:num>
  <w:num w:numId="13">
    <w:abstractNumId w:val="9"/>
  </w:num>
  <w:num w:numId="14">
    <w:abstractNumId w:val="14"/>
  </w:num>
  <w:num w:numId="15">
    <w:abstractNumId w:val="17"/>
  </w:num>
  <w:num w:numId="16">
    <w:abstractNumId w:val="21"/>
  </w:num>
  <w:num w:numId="17">
    <w:abstractNumId w:val="10"/>
  </w:num>
  <w:num w:numId="18">
    <w:abstractNumId w:val="11"/>
  </w:num>
  <w:num w:numId="19">
    <w:abstractNumId w:val="22"/>
  </w:num>
  <w:num w:numId="20">
    <w:abstractNumId w:val="16"/>
  </w:num>
  <w:num w:numId="21">
    <w:abstractNumId w:val="19"/>
  </w:num>
  <w:num w:numId="22">
    <w:abstractNumId w:val="4"/>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0"/>
  </w:num>
  <w:num w:numId="31">
    <w:abstractNumId w:val="3"/>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49"/>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E83375CF453A4211B387EEDB5057D1E5"/>
  </w:docVars>
  <w:rsids>
    <w:rsidRoot w:val="00546DB1"/>
    <w:rsid w:val="000331EC"/>
    <w:rsid w:val="000D7B5E"/>
    <w:rsid w:val="001203F8"/>
    <w:rsid w:val="00125FFF"/>
    <w:rsid w:val="002159CE"/>
    <w:rsid w:val="002724A5"/>
    <w:rsid w:val="002F7504"/>
    <w:rsid w:val="0035094A"/>
    <w:rsid w:val="003874E2"/>
    <w:rsid w:val="00546DB1"/>
    <w:rsid w:val="005768F8"/>
    <w:rsid w:val="006F44C9"/>
    <w:rsid w:val="007716E4"/>
    <w:rsid w:val="007C07D8"/>
    <w:rsid w:val="007D0EC6"/>
    <w:rsid w:val="007E7EBC"/>
    <w:rsid w:val="00803007"/>
    <w:rsid w:val="0089735C"/>
    <w:rsid w:val="008D52CF"/>
    <w:rsid w:val="009442BE"/>
    <w:rsid w:val="009F216F"/>
    <w:rsid w:val="009F3B74"/>
    <w:rsid w:val="00B40E10"/>
    <w:rsid w:val="00DF75CD"/>
    <w:rsid w:val="00E03357"/>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356338">
      <w:bodyDiv w:val="1"/>
      <w:marLeft w:val="0"/>
      <w:marRight w:val="0"/>
      <w:marTop w:val="0"/>
      <w:marBottom w:val="0"/>
      <w:divBdr>
        <w:top w:val="none" w:sz="0" w:space="0" w:color="auto"/>
        <w:left w:val="none" w:sz="0" w:space="0" w:color="auto"/>
        <w:bottom w:val="none" w:sz="0" w:space="0" w:color="auto"/>
        <w:right w:val="none" w:sz="0" w:space="0" w:color="auto"/>
      </w:divBdr>
    </w:div>
    <w:div w:id="429395685">
      <w:bodyDiv w:val="1"/>
      <w:marLeft w:val="0"/>
      <w:marRight w:val="0"/>
      <w:marTop w:val="0"/>
      <w:marBottom w:val="0"/>
      <w:divBdr>
        <w:top w:val="none" w:sz="0" w:space="0" w:color="auto"/>
        <w:left w:val="none" w:sz="0" w:space="0" w:color="auto"/>
        <w:bottom w:val="none" w:sz="0" w:space="0" w:color="auto"/>
        <w:right w:val="none" w:sz="0" w:space="0" w:color="auto"/>
      </w:divBdr>
    </w:div>
    <w:div w:id="713192340">
      <w:bodyDiv w:val="1"/>
      <w:marLeft w:val="0"/>
      <w:marRight w:val="0"/>
      <w:marTop w:val="0"/>
      <w:marBottom w:val="0"/>
      <w:divBdr>
        <w:top w:val="none" w:sz="0" w:space="0" w:color="auto"/>
        <w:left w:val="none" w:sz="0" w:space="0" w:color="auto"/>
        <w:bottom w:val="none" w:sz="0" w:space="0" w:color="auto"/>
        <w:right w:val="none" w:sz="0" w:space="0" w:color="auto"/>
      </w:divBdr>
    </w:div>
    <w:div w:id="780346107">
      <w:bodyDiv w:val="1"/>
      <w:marLeft w:val="0"/>
      <w:marRight w:val="0"/>
      <w:marTop w:val="0"/>
      <w:marBottom w:val="0"/>
      <w:divBdr>
        <w:top w:val="none" w:sz="0" w:space="0" w:color="auto"/>
        <w:left w:val="none" w:sz="0" w:space="0" w:color="auto"/>
        <w:bottom w:val="none" w:sz="0" w:space="0" w:color="auto"/>
        <w:right w:val="none" w:sz="0" w:space="0" w:color="auto"/>
      </w:divBdr>
    </w:div>
    <w:div w:id="1419642261">
      <w:bodyDiv w:val="1"/>
      <w:marLeft w:val="0"/>
      <w:marRight w:val="0"/>
      <w:marTop w:val="0"/>
      <w:marBottom w:val="0"/>
      <w:divBdr>
        <w:top w:val="none" w:sz="0" w:space="0" w:color="auto"/>
        <w:left w:val="none" w:sz="0" w:space="0" w:color="auto"/>
        <w:bottom w:val="none" w:sz="0" w:space="0" w:color="auto"/>
        <w:right w:val="none" w:sz="0" w:space="0" w:color="auto"/>
      </w:divBdr>
    </w:div>
    <w:div w:id="1759252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665ED1"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665ED1"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665ED1"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665ED1" w:rsidRDefault="00DB168D" w:rsidP="00DB168D">
          <w:pPr>
            <w:pStyle w:val="6801C21AD23447B88917F1258506DBA11"/>
          </w:pPr>
          <w:r>
            <w:rPr>
              <w:b/>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57860"/>
    <w:multiLevelType w:val="multilevel"/>
    <w:tmpl w:val="AD703C80"/>
    <w:lvl w:ilvl="0">
      <w:start w:val="1"/>
      <w:numFmt w:val="decimal"/>
      <w:pStyle w:val="0623C2C4607F4C2C8BD24DBE22928098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4E3"/>
    <w:rsid w:val="000A4922"/>
    <w:rsid w:val="00113CEB"/>
    <w:rsid w:val="00665ED1"/>
    <w:rsid w:val="008A7C76"/>
    <w:rsid w:val="008D04E3"/>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B168D"/>
    <w:rPr>
      <w:color w:val="288061"/>
    </w:rPr>
  </w:style>
  <w:style w:type="paragraph" w:customStyle="1" w:styleId="9BF4E35295BA4808A107977098D3401D">
    <w:name w:val="9BF4E35295BA4808A107977098D3401D"/>
    <w:rsid w:val="008D04E3"/>
  </w:style>
  <w:style w:type="paragraph" w:customStyle="1" w:styleId="67908C2613794ACB86549542C854C0CC">
    <w:name w:val="67908C2613794ACB86549542C854C0CC"/>
    <w:rsid w:val="008D04E3"/>
  </w:style>
  <w:style w:type="paragraph" w:customStyle="1" w:styleId="5C55B5726F8E46C0ABC71DC35F2501E7">
    <w:name w:val="5C55B5726F8E46C0ABC71DC35F2501E7"/>
    <w:rsid w:val="008D04E3"/>
  </w:style>
  <w:style w:type="paragraph" w:customStyle="1" w:styleId="E48DD8E64A804E77BDE4E10C02F32911">
    <w:name w:val="E48DD8E64A804E77BDE4E10C02F32911"/>
    <w:rsid w:val="008D04E3"/>
  </w:style>
  <w:style w:type="paragraph" w:customStyle="1" w:styleId="36301D3606894A0690BD2883E1BF1126">
    <w:name w:val="36301D3606894A0690BD2883E1BF1126"/>
    <w:rsid w:val="008D04E3"/>
  </w:style>
  <w:style w:type="paragraph" w:customStyle="1" w:styleId="1087BB5618EE43E98A5732E797DCF4EE">
    <w:name w:val="1087BB5618EE43E98A5732E797DCF4EE"/>
    <w:rsid w:val="008D04E3"/>
  </w:style>
  <w:style w:type="paragraph" w:customStyle="1" w:styleId="FE6C9874556B47B1A65A432926DB0BCE">
    <w:name w:val="FE6C9874556B47B1A65A432926DB0BCE"/>
    <w:rsid w:val="008D04E3"/>
  </w:style>
  <w:style w:type="paragraph" w:customStyle="1" w:styleId="2D9A90DC0280475D996998F2F9FD95D5">
    <w:name w:val="2D9A90DC0280475D996998F2F9FD95D5"/>
    <w:rsid w:val="008D04E3"/>
  </w:style>
  <w:style w:type="paragraph" w:customStyle="1" w:styleId="0623C2C4607F4C2C8BD24DBE22928098">
    <w:name w:val="0623C2C4607F4C2C8BD24DBE22928098"/>
    <w:rsid w:val="008D04E3"/>
  </w:style>
  <w:style w:type="paragraph" w:customStyle="1" w:styleId="44AECFE6B28A48F3A0A774E0802A2F27">
    <w:name w:val="44AECFE6B28A48F3A0A774E0802A2F27"/>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1">
    <w:name w:val="1087BB5618EE43E98A5732E797DCF4EE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1">
    <w:name w:val="9BF4E35295BA4808A107977098D3401D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1">
    <w:name w:val="67908C2613794ACB86549542C854C0CC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1">
    <w:name w:val="5C55B5726F8E46C0ABC71DC35F2501E7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1">
    <w:name w:val="E48DD8E64A804E77BDE4E10C02F32911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1">
    <w:name w:val="36301D3606894A0690BD2883E1BF1126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1">
    <w:name w:val="FE6C9874556B47B1A65A432926DB0BCE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1">
    <w:name w:val="2D9A90DC0280475D996998F2F9FD95D5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1">
    <w:name w:val="0623C2C4607F4C2C8BD24DBE229280981"/>
    <w:rsid w:val="00DB168D"/>
    <w:pPr>
      <w:numPr>
        <w:numId w:val="1"/>
      </w:numPr>
      <w:tabs>
        <w:tab w:val="clear" w:pos="720"/>
        <w:tab w:val="num" w:pos="709"/>
      </w:tabs>
      <w:spacing w:after="240" w:line="240" w:lineRule="auto"/>
      <w:ind w:left="709" w:hanging="709"/>
      <w:jc w:val="both"/>
    </w:pPr>
    <w:rPr>
      <w:rFonts w:ascii="Times New Roman" w:eastAsia="Times New Roman" w:hAnsi="Times New Roman" w:cs="Times New Roman"/>
      <w:sz w:val="24"/>
      <w:szCs w:val="20"/>
      <w:lang w:val="de-DE"/>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EBE7342F-4C79-4F85-A24C-9C3AC79C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4</Pages>
  <Words>1007</Words>
  <Characters>6952</Characters>
  <Application>Microsoft Office Word</Application>
  <DocSecurity>0</DocSecurity>
  <PresentationFormat>Microsoft Word 14.0</PresentationFormat>
  <Lines>57</Lines>
  <Paragraphs>15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KOVACS Sandor (DGT)</cp:lastModifiedBy>
  <cp:revision>3</cp:revision>
  <dcterms:created xsi:type="dcterms:W3CDTF">2023-05-10T07:58:00Z</dcterms:created>
  <dcterms:modified xsi:type="dcterms:W3CDTF">2023-05-10T07:59:00Z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