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12CE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12CE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12CE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12CE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12CE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12CE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09598EA" w:rsidR="00546DB1" w:rsidRPr="00546DB1" w:rsidRDefault="009D2DF2" w:rsidP="005F6927">
                <w:pPr>
                  <w:tabs>
                    <w:tab w:val="left" w:pos="426"/>
                  </w:tabs>
                  <w:rPr>
                    <w:bCs/>
                    <w:lang w:val="en-IE" w:eastAsia="en-GB"/>
                  </w:rPr>
                </w:pPr>
                <w:r>
                  <w:rPr>
                    <w:bCs/>
                    <w:lang w:eastAsia="en-GB"/>
                  </w:rPr>
                  <w:t>BUDG-D-D1</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E6BAC51" w:rsidR="00546DB1" w:rsidRPr="009F216F" w:rsidRDefault="009D2DF2" w:rsidP="005F6927">
                <w:pPr>
                  <w:tabs>
                    <w:tab w:val="left" w:pos="426"/>
                  </w:tabs>
                  <w:rPr>
                    <w:bCs/>
                    <w:lang w:eastAsia="en-GB"/>
                  </w:rPr>
                </w:pPr>
                <w:r>
                  <w:rPr>
                    <w:bCs/>
                    <w:lang w:eastAsia="en-GB"/>
                  </w:rPr>
                  <w:t>421949</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BED76E5" w:rsidR="00546DB1" w:rsidRPr="009F216F" w:rsidRDefault="009D2DF2" w:rsidP="005F6927">
                <w:pPr>
                  <w:tabs>
                    <w:tab w:val="left" w:pos="426"/>
                  </w:tabs>
                  <w:rPr>
                    <w:bCs/>
                    <w:lang w:eastAsia="en-GB"/>
                  </w:rPr>
                </w:pPr>
                <w:r>
                  <w:rPr>
                    <w:bCs/>
                    <w:lang w:eastAsia="en-GB"/>
                  </w:rPr>
                  <w:t xml:space="preserve">Alessandro </w:t>
                </w:r>
                <w:proofErr w:type="spellStart"/>
                <w:r>
                  <w:rPr>
                    <w:bCs/>
                    <w:lang w:eastAsia="en-GB"/>
                  </w:rPr>
                  <w:t>Nucara</w:t>
                </w:r>
                <w:proofErr w:type="spellEnd"/>
              </w:p>
            </w:sdtContent>
          </w:sdt>
          <w:p w14:paraId="227D6F6E" w14:textId="775B3E35" w:rsidR="00546DB1" w:rsidRPr="009F216F" w:rsidRDefault="00912CE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D2DF2">
                  <w:rPr>
                    <w:bCs/>
                    <w:lang w:eastAsia="en-GB"/>
                  </w:rPr>
                  <w:t>Zweites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02E3BC33" w:rsidR="00546DB1" w:rsidRPr="00546DB1" w:rsidRDefault="00912CE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D2DF2">
                  <w:rPr>
                    <w:bCs/>
                    <w:lang w:eastAsia="en-GB"/>
                  </w:rPr>
                  <w:t>Zwei</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D2DF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221B6088" w:rsidR="00546DB1" w:rsidRPr="00546DB1" w:rsidRDefault="00912CE7"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9D2DF2">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7CB191F6" w:rsidR="00546DB1" w:rsidRPr="00546DB1" w:rsidRDefault="00912CE7"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9D2DF2">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912CE7"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912CE7"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912CE7"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912CE7"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E8EF6EE" w:rsidR="00546DB1" w:rsidRPr="00546DB1" w:rsidRDefault="00912CE7"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9D2DF2">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901045155"/>
            <w:placeholder>
              <w:docPart w:val="F7E3BC27D48B41B9B0794CC8BD08844A"/>
            </w:placeholder>
          </w:sdtPr>
          <w:sdtEndPr/>
          <w:sdtContent>
            <w:p w14:paraId="76DD1EEA" w14:textId="3F28328F" w:rsidR="00803007" w:rsidRPr="009D2DF2" w:rsidRDefault="009D2DF2" w:rsidP="00803007">
              <w:r>
                <w:t xml:space="preserve">Die GD BUDG ist für die Verwaltung des Haushalts der Europäischen Union zuständig und spielt eine zentrale Rolle bei der Verwirklichung der politischen Prioritäten der Kommission. Als federführender Bereich für das Finanzmanagement spielt die GD BUDG eine zunehmend strategische Rolle im Zentrum der Kommission. Bei der Arbeit in der GD BUDG geht es nicht nur um Zahlen, sondern auch um ein Gesamtbild dessen, was in der gesamten Kommission und in wichtigen EU-weiten Politikbereichen geschieht und wie der Haushalt zur Erreichung der Ziele der Kommission beiträgt. Innerhalb der GD BUDG setzt sich die Direktion D – auch Zentraler Finanzdienst genannt – in erster Linie aus </w:t>
              </w:r>
              <w:r>
                <w:lastRenderedPageBreak/>
                <w:t xml:space="preserve">Rechtsanwälten, Wirtschaftsprüfern, Wirtschaftswissenschaftlern, Ausbildern und Kommunikatoren zusammen, die alle eine Schlüsselrolle bei der </w:t>
              </w:r>
              <w:proofErr w:type="spellStart"/>
              <w:r>
                <w:t>Governance</w:t>
              </w:r>
              <w:proofErr w:type="spellEnd"/>
              <w:r>
                <w:t xml:space="preserve"> spielen. Innerhalb der Direktion D ist das Referat D1 ein Team von rund 20 Kollegen, die für eine Reihe sehr wichtiger und hochsensibler Dossiers im Zusammenhang mit dem Schutz des EU-Haushalts vor Betrug und Interessenkonflikten sowie anderen Mängeln im Bereich der Rechtsstaatlichkeit zuständig sind. Unsere Arbeit umfasst die Koordinierung horizontaler und bereichsübergreifender Fragen für die Direktion in enger Zusammenarbeit mit den Referaten 01 und 03. Im weiteren Sinne vertritt D1 die GD BUDG in den kommissionsweiten „Länderteams“ und betreibt auch das Früherkennungs- und Ausschlusssystem (EDES).</w:t>
              </w:r>
            </w:p>
          </w:sdtContent>
        </w:sdt>
      </w:sdtContent>
    </w:sdt>
    <w:p w14:paraId="3862387A" w14:textId="77777777" w:rsidR="00803007" w:rsidRPr="00912CE7"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509018490"/>
            <w:placeholder>
              <w:docPart w:val="C55CDC9F480B4634BA712828718830BC"/>
            </w:placeholder>
          </w:sdtPr>
          <w:sdtEndPr/>
          <w:sdtContent>
            <w:p w14:paraId="32C59614" w14:textId="21EF9DD5" w:rsidR="009D2DF2" w:rsidRDefault="009D2DF2" w:rsidP="009D2DF2">
              <w:r>
                <w:t xml:space="preserve">Es ist ein </w:t>
              </w:r>
              <w:r w:rsidR="00912CE7">
                <w:t xml:space="preserve">interessanter und </w:t>
              </w:r>
              <w:r>
                <w:t xml:space="preserve">wichtiger Moment, sich diesem Team anzuschließen, das sich noch in der Anfangsphase seiner Arbeit in bestimmten Bereichen befindet, wobei die Gelegenheit besteht, einen Beitrag zur Arbeit des Referats in hochkarätigen Dossiers zu horizontalen und bereichsübergreifenden Themen zu leisten, die für den Schutz der finanziellen Interessen der EU von entscheidender Bedeutung sind. Im Idealfall würden Sie an der Projektverwaltung und der Entwicklung eines einzigen Instruments zur Datenextraktion und Risikobewertung arbeiten, </w:t>
              </w:r>
              <w:proofErr w:type="gramStart"/>
              <w:r>
                <w:t>das</w:t>
              </w:r>
              <w:proofErr w:type="gramEnd"/>
              <w:r>
                <w:t xml:space="preserve"> die Kommission zur Verbesserung ihrer Kontrolle und Prüfung sowie der Mitgliedstaaten zur Verfügung stellt. Darüber hinaus können Sie dazu beitragen, die Arbeit zur Durchsetzung der allgemeinen </w:t>
              </w:r>
              <w:proofErr w:type="spellStart"/>
              <w:r>
                <w:t>Konditionalitätsregelung</w:t>
              </w:r>
              <w:proofErr w:type="spellEnd"/>
              <w:r>
                <w:t xml:space="preserve"> für die Rechtsstaatlichkeit zu gestalten, zur Bewertung der Umsetzungsphase der Aufbau- und </w:t>
              </w:r>
              <w:proofErr w:type="spellStart"/>
              <w:r>
                <w:t>Resilienzfazilität</w:t>
              </w:r>
              <w:proofErr w:type="spellEnd"/>
              <w:r>
                <w:t xml:space="preserve"> beizutragen, an der Gestaltung von EDES-Ausschlussfällen zu arbeiten und die Koordinierungs- und Beratungsfunktion innerhalb des BUDG-Ausschusses und gegenüber anderen einschlägigen Kommissionsdienststellen zu stärken. Wir bieten spannende Arbeit in einer freundschaftlichen und kollegialen Atmosphäre, die dem richtigen Bewerber die Möglichkeit bietet, in seiner beruflichen Laufbahn zu lernen und sich weiterzuentwickeln. Der erfolgreiche Bewerber/die erfolgreiche Bewerberin hat die Möglichkeit, mit anderen Generaldirektionen zu interagieren und zusammenzuarbeiten. Er/sie arbeitet auch eng mit den Koordinierungsreferaten auf GD-Ebene, dem Assistenten des Generaldirektors, dem Direktor und der höheren Führungsebene der GD zusammen. Angesichts der Art der Aufgaben des Referats sind umfassende Kontakte zu anderen Dienststellen der Kommission (einschließlich OLAF, Juristischer Dienst und die wichtigsten Generaldirektionen, die Ausgaben tätigen, sowie DIGIT), den Organen, Agenturen und Einrichtungen der EU sowie zu Beamten der nationalen Verwaltungen erforderlich. Je nach Dienstalter und Hintergrund kann dem erfolgreichen Bewerber die volle Verantwortung für bestimmte Dossiers übertragen werden (z. B. Projektmanager für die Verwaltung und Entwicklung des einheitlichen Instruments zur Datenextraktion und Risikobewertung). Es konnte keine interessantere Zeit für uns geben, wenn wir das Referat entwickeln. </w:t>
              </w:r>
            </w:p>
            <w:p w14:paraId="5A437A5B" w14:textId="77777777" w:rsidR="009D2DF2" w:rsidRDefault="009D2DF2" w:rsidP="00803007">
              <w:r>
                <w:t>Unsere Arbeit ist interaktiv und spannend, was eine lohnende Erfahrung für den richtigen Bewerber ermöglicht. Sie werden von einem Referatsleiter mit modernem Managementstil unterstützt und glauben, Professionalität und gegenseitiges Vertrauen zu fördern.</w:t>
              </w:r>
            </w:p>
            <w:p w14:paraId="12B9C59B" w14:textId="1E025354" w:rsidR="00803007" w:rsidRPr="009D2DF2" w:rsidRDefault="00912CE7" w:rsidP="00803007">
              <w:pPr>
                <w:rPr>
                  <w:lang w:val="en-US" w:eastAsia="en-GB"/>
                </w:rPr>
              </w:pP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lastRenderedPageBreak/>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sdt>
          <w:sdtPr>
            <w:rPr>
              <w:rFonts w:asciiTheme="minorHAnsi" w:eastAsiaTheme="minorHAnsi" w:hAnsiTheme="minorHAnsi" w:cstheme="minorBidi"/>
              <w:sz w:val="22"/>
              <w:lang w:val="en-US" w:eastAsia="en-GB"/>
            </w:rPr>
            <w:id w:val="-209197804"/>
            <w:placeholder>
              <w:docPart w:val="EED351AB091248F79E7A244BB02F0C5B"/>
            </w:placeholder>
          </w:sdtPr>
          <w:sdtEndPr/>
          <w:sdtContent>
            <w:p w14:paraId="74B13924" w14:textId="64FE43A1" w:rsidR="009D2DF2" w:rsidRDefault="009D2DF2" w:rsidP="009D2DF2">
              <w:r>
                <w:t>Ein hochmotivierter und proaktiver Kandidat, der Teamakteur ist und über die Fähigkeit und ein starkes Interesse am Auftrag des Referats sowie über ein gutes Verständnis/Überblick über rechtliche, finanzielle und operative Fragen in der Kommission im breiteren politischen Kontext verfügt. Erfahrung mit Projektmanagement und/oder IT-Tools</w:t>
              </w:r>
              <w:r w:rsidR="00587D4E">
                <w:t>.</w:t>
              </w:r>
              <w:r>
                <w:t xml:space="preserve"> </w:t>
              </w:r>
            </w:p>
            <w:p w14:paraId="416F3E1A" w14:textId="4F47C647" w:rsidR="009D2DF2" w:rsidRDefault="009D2DF2" w:rsidP="009D2DF2">
              <w:r>
                <w:t xml:space="preserve">Der richtige Bewerber sollte über Folgendes verfügen: </w:t>
              </w:r>
            </w:p>
            <w:p w14:paraId="47CCB0B7" w14:textId="436C6E63" w:rsidR="009D2DF2" w:rsidRDefault="009D2DF2" w:rsidP="009D2DF2">
              <w:pPr>
                <w:ind w:left="720" w:hanging="720"/>
              </w:pPr>
              <w:r>
                <w:t>-</w:t>
              </w:r>
              <w:r>
                <w:tab/>
                <w:t xml:space="preserve">sehr gute Kommunikationsfähigkeiten, sowohl mündlich als auch schriftlich, vorzugsweise in englischer Sprache (zusätzliche EU-Sprachen sind </w:t>
              </w:r>
              <w:r w:rsidR="00912CE7">
                <w:t>ein</w:t>
              </w:r>
              <w:r>
                <w:t xml:space="preserve"> Vorteil); </w:t>
              </w:r>
            </w:p>
            <w:p w14:paraId="0F8E609F" w14:textId="79BFB5FE" w:rsidR="009D2DF2" w:rsidRDefault="009D2DF2" w:rsidP="009D2DF2">
              <w:pPr>
                <w:ind w:left="720" w:hanging="720"/>
              </w:pPr>
              <w:r>
                <w:t>-</w:t>
              </w:r>
              <w:r>
                <w:tab/>
                <w:t>gute Kenntnis (oder Bereitschaft, rasch gute Kenntnisse zu erwerben) der Haushaltsordnung für den Gesamthaushaltsplan;</w:t>
              </w:r>
            </w:p>
            <w:p w14:paraId="1938A192" w14:textId="77777777" w:rsidR="009D2DF2" w:rsidRDefault="009D2DF2" w:rsidP="009D2DF2">
              <w:pPr>
                <w:ind w:left="720" w:hanging="720"/>
              </w:pPr>
              <w:r>
                <w:t>-</w:t>
              </w:r>
              <w:r>
                <w:tab/>
                <w:t xml:space="preserve">vorzugsweise Erfahrung in Fragen im Zusammenhang mit dem Schutz der finanziellen Interessen der Union (z. B. Interessenkonflikte, Betrugsbekämpfung, Rechtsstaatlichkeit, EDES); </w:t>
              </w:r>
            </w:p>
            <w:p w14:paraId="4AB5DA04" w14:textId="6CB49451" w:rsidR="009D2DF2" w:rsidRDefault="009D2DF2" w:rsidP="009D2DF2">
              <w:pPr>
                <w:ind w:left="720" w:hanging="720"/>
              </w:pPr>
              <w:r>
                <w:t>-</w:t>
              </w:r>
              <w:r>
                <w:tab/>
                <w:t>vorzugsweise Erfahrung mit der Nutzung und/oder der Einrichtung oder Entwicklung von IT-Tools zur Datenextraktion und Risikobewertung;</w:t>
              </w:r>
            </w:p>
            <w:p w14:paraId="7ED52232" w14:textId="77777777" w:rsidR="009D2DF2" w:rsidRDefault="009D2DF2" w:rsidP="009D2DF2">
              <w:pPr>
                <w:ind w:left="720" w:hanging="720"/>
              </w:pPr>
              <w:r>
                <w:t>-</w:t>
              </w:r>
              <w:r>
                <w:tab/>
                <w:t>Erfahrung in der Projektverwaltung wäre von Vorteil;</w:t>
              </w:r>
            </w:p>
            <w:p w14:paraId="66AAC622" w14:textId="35464DFC" w:rsidR="009D2DF2" w:rsidRDefault="009D2DF2" w:rsidP="009D2DF2">
              <w:pPr>
                <w:ind w:left="720" w:hanging="720"/>
              </w:pPr>
              <w:r>
                <w:t>-</w:t>
              </w:r>
              <w:r>
                <w:tab/>
                <w:t>ein rechtlicher Hintergrund (konkrete Erfahrung mit der Abfassung von Rechtsdokumenten sowie mit dem Umgang mit den Behörden der Mitgliedstaaten ist von Vorteil) wäre ein Vorteil;</w:t>
              </w:r>
            </w:p>
            <w:p w14:paraId="358BDDD1" w14:textId="77777777" w:rsidR="009D2DF2" w:rsidRDefault="009D2DF2" w:rsidP="009D2DF2">
              <w:pPr>
                <w:ind w:left="720" w:hanging="720"/>
              </w:pPr>
              <w:r>
                <w:t>-</w:t>
              </w:r>
              <w:r>
                <w:tab/>
                <w:t xml:space="preserve">sehr gute Analyse- und Problemlösungsfähigkeiten sowie die Fähigkeit, komplexe Ideen in eine klare und prägnante Sprache zu übersetzen; </w:t>
              </w:r>
            </w:p>
            <w:p w14:paraId="652A8C7E" w14:textId="3200F3A2" w:rsidR="009D2DF2" w:rsidRDefault="009D2DF2" w:rsidP="009D2DF2">
              <w:pPr>
                <w:ind w:left="720" w:hanging="720"/>
              </w:pPr>
              <w:r>
                <w:t>-</w:t>
              </w:r>
              <w:r>
                <w:tab/>
                <w:t xml:space="preserve">ein ausgeprägtes </w:t>
              </w:r>
              <w:proofErr w:type="spellStart"/>
              <w:r>
                <w:t>Eigeninitiativesgefühl</w:t>
              </w:r>
              <w:proofErr w:type="spellEnd"/>
              <w:r>
                <w:t xml:space="preserve"> und die Fähigkeit, mit wenig Anleitung zu arbeiten;</w:t>
              </w:r>
            </w:p>
            <w:p w14:paraId="679C382E" w14:textId="77777777" w:rsidR="009D2DF2" w:rsidRDefault="009D2DF2" w:rsidP="009D2DF2">
              <w:pPr>
                <w:ind w:left="720" w:hanging="720"/>
              </w:pPr>
              <w:r>
                <w:t>-</w:t>
              </w:r>
              <w:r>
                <w:tab/>
                <w:t xml:space="preserve">Fähigkeit, überzeugend zu kommunizieren und seinen Standpunkt in Sitzungen zu verteidigen; </w:t>
              </w:r>
            </w:p>
            <w:p w14:paraId="691D7FCB" w14:textId="21C4F50F" w:rsidR="009D2DF2" w:rsidRDefault="009D2DF2" w:rsidP="009D2DF2">
              <w:pPr>
                <w:ind w:left="720" w:hanging="720"/>
              </w:pPr>
              <w:r>
                <w:t>-</w:t>
              </w:r>
              <w:r>
                <w:tab/>
                <w:t>die Bereitschaft, gemeinsam mit neuen Aufgaben zu lernen und sich weiterzuentwickeln.</w:t>
              </w:r>
            </w:p>
            <w:p w14:paraId="2D7309BF" w14:textId="77777777" w:rsidR="009D2DF2" w:rsidRPr="009D2DF2" w:rsidRDefault="009D2DF2" w:rsidP="009D2DF2">
              <w:r w:rsidRPr="009D2DF2">
                <w:t xml:space="preserve">Wir bieten: </w:t>
              </w:r>
            </w:p>
            <w:p w14:paraId="3149C07A" w14:textId="741027C4" w:rsidR="009D2DF2" w:rsidRPr="009D2DF2" w:rsidRDefault="009D2DF2" w:rsidP="009D2DF2">
              <w:pPr>
                <w:pStyle w:val="ListParagraph"/>
                <w:numPr>
                  <w:ilvl w:val="0"/>
                  <w:numId w:val="30"/>
                </w:numPr>
                <w:rPr>
                  <w:rFonts w:ascii="Times New Roman" w:eastAsia="Times New Roman" w:hAnsi="Times New Roman" w:cs="Times New Roman"/>
                  <w:sz w:val="24"/>
                  <w:lang w:val="de-DE"/>
                </w:rPr>
              </w:pPr>
              <w:r w:rsidRPr="009D2DF2">
                <w:rPr>
                  <w:rFonts w:ascii="Times New Roman" w:eastAsia="Times New Roman" w:hAnsi="Times New Roman" w:cs="Times New Roman"/>
                  <w:sz w:val="24"/>
                  <w:lang w:val="de-DE"/>
                </w:rPr>
                <w:t>Ein umfassendes Instrumentarium zur Förderung Ihrer beruflichen Laufbahn, einschließlich eines breiten Lern- und Entwicklungsangebots für arbeitsplatzspezifische und soziale Kompetenzen;</w:t>
              </w:r>
            </w:p>
            <w:p w14:paraId="21CD549F" w14:textId="77777777" w:rsidR="009D2DF2" w:rsidRDefault="009D2DF2" w:rsidP="009D2DF2">
              <w:pPr>
                <w:pStyle w:val="ListParagraph"/>
                <w:numPr>
                  <w:ilvl w:val="0"/>
                  <w:numId w:val="30"/>
                </w:numPr>
                <w:rPr>
                  <w:rFonts w:ascii="Times New Roman" w:eastAsia="Times New Roman" w:hAnsi="Times New Roman" w:cs="Times New Roman"/>
                  <w:sz w:val="24"/>
                  <w:lang w:val="de-DE"/>
                </w:rPr>
              </w:pPr>
              <w:r w:rsidRPr="009D2DF2">
                <w:rPr>
                  <w:rFonts w:ascii="Times New Roman" w:eastAsia="Times New Roman" w:hAnsi="Times New Roman" w:cs="Times New Roman"/>
                  <w:sz w:val="24"/>
                  <w:lang w:val="de-DE"/>
                </w:rPr>
                <w:t>Mentoring und Betreuung am Arbeitsplatz bei der Aufnahme in die GD BUDG;</w:t>
              </w:r>
            </w:p>
            <w:p w14:paraId="583EC4FC" w14:textId="688C14BD" w:rsidR="009D2DF2" w:rsidRPr="009D2DF2" w:rsidRDefault="009D2DF2" w:rsidP="009D2DF2">
              <w:pPr>
                <w:pStyle w:val="ListParagraph"/>
                <w:numPr>
                  <w:ilvl w:val="0"/>
                  <w:numId w:val="30"/>
                </w:numPr>
                <w:rPr>
                  <w:rFonts w:ascii="Times New Roman" w:eastAsia="Times New Roman" w:hAnsi="Times New Roman" w:cs="Times New Roman"/>
                  <w:sz w:val="24"/>
                  <w:lang w:val="de-DE"/>
                </w:rPr>
              </w:pPr>
              <w:r w:rsidRPr="009D2DF2">
                <w:rPr>
                  <w:rFonts w:ascii="Times New Roman" w:eastAsia="Times New Roman" w:hAnsi="Times New Roman" w:cs="Times New Roman"/>
                  <w:sz w:val="24"/>
                  <w:lang w:val="de-DE"/>
                </w:rPr>
                <w:t>Eine freundschaftliche und kollegiale Atmosphäre, in der Teamarbeit und Flexibilität für den Erfolg unseres Referats und unserer GD und Kollegen äußerst motiviert und engagiert sind.</w:t>
              </w:r>
            </w:p>
          </w:sdtContent>
        </w:sdt>
        <w:p w14:paraId="2387419D" w14:textId="1220F974" w:rsidR="00803007" w:rsidRPr="009F216F" w:rsidRDefault="00912CE7" w:rsidP="009D2DF2">
          <w:pPr>
            <w:pStyle w:val="ListNumber"/>
            <w:numPr>
              <w:ilvl w:val="0"/>
              <w:numId w:val="0"/>
            </w:numPr>
            <w:rPr>
              <w:b/>
              <w:bCs/>
              <w:lang w:eastAsia="en-GB"/>
            </w:rPr>
          </w:pP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lastRenderedPageBreak/>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5212006"/>
    <w:multiLevelType w:val="hybridMultilevel"/>
    <w:tmpl w:val="71D8F548"/>
    <w:lvl w:ilvl="0" w:tplc="559CAE0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352950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5094A"/>
    <w:rsid w:val="003874E2"/>
    <w:rsid w:val="00546DB1"/>
    <w:rsid w:val="00587D4E"/>
    <w:rsid w:val="006F44C9"/>
    <w:rsid w:val="007716E4"/>
    <w:rsid w:val="007C07D8"/>
    <w:rsid w:val="007D0EC6"/>
    <w:rsid w:val="00803007"/>
    <w:rsid w:val="0089735C"/>
    <w:rsid w:val="008D52CF"/>
    <w:rsid w:val="009046D9"/>
    <w:rsid w:val="00912CE7"/>
    <w:rsid w:val="009442BE"/>
    <w:rsid w:val="009D2DF2"/>
    <w:rsid w:val="009F216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uiPriority w:val="34"/>
    <w:qFormat/>
    <w:locked/>
    <w:rsid w:val="009D2DF2"/>
    <w:pPr>
      <w:spacing w:after="200" w:line="276" w:lineRule="auto"/>
      <w:ind w:left="720"/>
      <w:contextualSpacing/>
      <w:jc w:val="left"/>
    </w:pPr>
    <w:rPr>
      <w:rFonts w:asciiTheme="minorHAnsi" w:eastAsiaTheme="minorHAnsi" w:hAnsiTheme="minorHAnsi" w:cstheme="minorBidi"/>
      <w:sz w:val="2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60132">
      <w:bodyDiv w:val="1"/>
      <w:marLeft w:val="0"/>
      <w:marRight w:val="0"/>
      <w:marTop w:val="0"/>
      <w:marBottom w:val="0"/>
      <w:divBdr>
        <w:top w:val="none" w:sz="0" w:space="0" w:color="auto"/>
        <w:left w:val="none" w:sz="0" w:space="0" w:color="auto"/>
        <w:bottom w:val="none" w:sz="0" w:space="0" w:color="auto"/>
        <w:right w:val="none" w:sz="0" w:space="0" w:color="auto"/>
      </w:divBdr>
    </w:div>
    <w:div w:id="1491098757">
      <w:bodyDiv w:val="1"/>
      <w:marLeft w:val="0"/>
      <w:marRight w:val="0"/>
      <w:marTop w:val="0"/>
      <w:marBottom w:val="0"/>
      <w:divBdr>
        <w:top w:val="none" w:sz="0" w:space="0" w:color="auto"/>
        <w:left w:val="none" w:sz="0" w:space="0" w:color="auto"/>
        <w:bottom w:val="none" w:sz="0" w:space="0" w:color="auto"/>
        <w:right w:val="none" w:sz="0" w:space="0" w:color="auto"/>
      </w:divBdr>
    </w:div>
    <w:div w:id="1790322461">
      <w:bodyDiv w:val="1"/>
      <w:marLeft w:val="0"/>
      <w:marRight w:val="0"/>
      <w:marTop w:val="0"/>
      <w:marBottom w:val="0"/>
      <w:divBdr>
        <w:top w:val="none" w:sz="0" w:space="0" w:color="auto"/>
        <w:left w:val="none" w:sz="0" w:space="0" w:color="auto"/>
        <w:bottom w:val="none" w:sz="0" w:space="0" w:color="auto"/>
        <w:right w:val="none" w:sz="0" w:space="0" w:color="auto"/>
      </w:divBdr>
    </w:div>
    <w:div w:id="1858688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B74401"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B74401"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B74401"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B74401" w:rsidRDefault="00DB168D" w:rsidP="00DB168D">
          <w:pPr>
            <w:pStyle w:val="6801C21AD23447B88917F1258506DBA11"/>
          </w:pPr>
          <w:r>
            <w:rPr>
              <w:b/>
            </w:rPr>
            <w:t xml:space="preserve">     </w:t>
          </w:r>
        </w:p>
      </w:docPartBody>
    </w:docPart>
    <w:docPart>
      <w:docPartPr>
        <w:name w:val="F7E3BC27D48B41B9B0794CC8BD08844A"/>
        <w:category>
          <w:name w:val="General"/>
          <w:gallery w:val="placeholder"/>
        </w:category>
        <w:types>
          <w:type w:val="bbPlcHdr"/>
        </w:types>
        <w:behaviors>
          <w:behavior w:val="content"/>
        </w:behaviors>
        <w:guid w:val="{BE3B1874-B080-4EC0-B076-5A78924013DA}"/>
      </w:docPartPr>
      <w:docPartBody>
        <w:p w:rsidR="00221E2F" w:rsidRDefault="00DE39D0" w:rsidP="00DE39D0">
          <w:pPr>
            <w:pStyle w:val="F7E3BC27D48B41B9B0794CC8BD08844A"/>
          </w:pPr>
          <w:r>
            <w:rPr>
              <w:rStyle w:val="PlaceholderText"/>
            </w:rPr>
            <w:t>Klicken oder schreiben Sie hier, um Text einzugeben.</w:t>
          </w:r>
        </w:p>
      </w:docPartBody>
    </w:docPart>
    <w:docPart>
      <w:docPartPr>
        <w:name w:val="C55CDC9F480B4634BA712828718830BC"/>
        <w:category>
          <w:name w:val="General"/>
          <w:gallery w:val="placeholder"/>
        </w:category>
        <w:types>
          <w:type w:val="bbPlcHdr"/>
        </w:types>
        <w:behaviors>
          <w:behavior w:val="content"/>
        </w:behaviors>
        <w:guid w:val="{27D4A232-A14B-49DE-B00D-5D8DD150B701}"/>
      </w:docPartPr>
      <w:docPartBody>
        <w:p w:rsidR="00221E2F" w:rsidRDefault="00DE39D0" w:rsidP="00DE39D0">
          <w:pPr>
            <w:pStyle w:val="C55CDC9F480B4634BA712828718830BC"/>
          </w:pPr>
          <w:r>
            <w:rPr>
              <w:rStyle w:val="PlaceholderText"/>
            </w:rPr>
            <w:t>Klicken oder schreiben Sie hier, um Text einzugeben.</w:t>
          </w:r>
        </w:p>
      </w:docPartBody>
    </w:docPart>
    <w:docPart>
      <w:docPartPr>
        <w:name w:val="EED351AB091248F79E7A244BB02F0C5B"/>
        <w:category>
          <w:name w:val="General"/>
          <w:gallery w:val="placeholder"/>
        </w:category>
        <w:types>
          <w:type w:val="bbPlcHdr"/>
        </w:types>
        <w:behaviors>
          <w:behavior w:val="content"/>
        </w:behaviors>
        <w:guid w:val="{719B7313-C8CF-412B-BB80-A70C9EBFFD58}"/>
      </w:docPartPr>
      <w:docPartBody>
        <w:p w:rsidR="00221E2F" w:rsidRDefault="00DE39D0" w:rsidP="00DE39D0">
          <w:pPr>
            <w:pStyle w:val="EED351AB091248F79E7A244BB02F0C5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669D5"/>
    <w:multiLevelType w:val="multilevel"/>
    <w:tmpl w:val="AD8081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7801534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21E2F"/>
    <w:rsid w:val="008A7C76"/>
    <w:rsid w:val="008D04E3"/>
    <w:rsid w:val="00B74401"/>
    <w:rsid w:val="00DB168D"/>
    <w:rsid w:val="00DE39D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39D0"/>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F7E3BC27D48B41B9B0794CC8BD08844A">
    <w:name w:val="F7E3BC27D48B41B9B0794CC8BD08844A"/>
    <w:rsid w:val="00DE39D0"/>
  </w:style>
  <w:style w:type="paragraph" w:customStyle="1" w:styleId="C55CDC9F480B4634BA712828718830BC">
    <w:name w:val="C55CDC9F480B4634BA712828718830BC"/>
    <w:rsid w:val="00DE39D0"/>
  </w:style>
  <w:style w:type="paragraph" w:customStyle="1" w:styleId="EED351AB091248F79E7A244BB02F0C5B">
    <w:name w:val="EED351AB091248F79E7A244BB02F0C5B"/>
    <w:rsid w:val="00DE3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9</TotalTime>
  <Pages>5</Pages>
  <Words>1655</Words>
  <Characters>9439</Characters>
  <Application>Microsoft Office Word</Application>
  <DocSecurity>4</DocSecurity>
  <PresentationFormat>Microsoft Word 14.0</PresentationFormat>
  <Lines>78</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JUNGBLUT - HARNIE Monique (BUDG)</cp:lastModifiedBy>
  <cp:revision>2</cp:revision>
  <dcterms:created xsi:type="dcterms:W3CDTF">2023-05-10T09:08:00Z</dcterms:created>
  <dcterms:modified xsi:type="dcterms:W3CDTF">2023-05-10T09:08:00Z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