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9480"/>
      </w:tblGrid>
      <w:sdt>
        <w:sdtPr>
          <w:rPr>
            <w:sz w:val="16"/>
            <w:lang w:val="fr-BE"/>
          </w:rPr>
          <w:alias w:val="EC Header - Standard"/>
          <w:tag w:val="A4pCgmOjXaoPaysOY21Ij7-5QkCVxYFQ4ANGFaoRKN4I2"/>
          <w:id w:val="1047035766"/>
        </w:sdtPr>
        <w:sdtEndPr>
          <w:rPr>
            <w:sz w:val="24"/>
          </w:rPr>
        </w:sdtEndPr>
        <w:sdtContent>
          <w:tr w:rsidR="008241B0" w:rsidRPr="001D3EEC" w14:paraId="3C0E4E5E" w14:textId="77777777">
            <w:trPr>
              <w:cantSplit/>
            </w:trPr>
            <w:tc>
              <w:tcPr>
                <w:tcW w:w="2400" w:type="dxa"/>
              </w:tcPr>
              <w:p w14:paraId="3A431F23" w14:textId="3A86E838" w:rsidR="008241B0" w:rsidRPr="001D3EEC" w:rsidRDefault="000645A3" w:rsidP="000645A3">
                <w:pPr>
                  <w:pStyle w:val="ZFlag"/>
                  <w:rPr>
                    <w:b/>
                    <w:lang w:val="fr-BE"/>
                  </w:rPr>
                </w:pPr>
                <w:r>
                  <w:rPr>
                    <w:noProof/>
                    <w:lang w:val="fr-BE" w:eastAsia="fr-BE"/>
                  </w:rPr>
                  <w:t>O</w:t>
                </w:r>
              </w:p>
            </w:tc>
          </w:tr>
        </w:sdtContent>
      </w:sdt>
    </w:tbl>
    <w:p w14:paraId="138ED1B1" w14:textId="4A615850" w:rsidR="008241B0" w:rsidRPr="001D3EEC" w:rsidRDefault="000645A3"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381288"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sdt>
              <w:sdtPr>
                <w:rPr>
                  <w:bCs/>
                  <w:lang w:val="fr-BE" w:eastAsia="en-GB"/>
                </w:rPr>
                <w:id w:val="-1161232578"/>
                <w:placeholder>
                  <w:docPart w:val="F8B1A50BED644491B855AAD5E5BB5A65"/>
                </w:placeholder>
              </w:sdtPr>
              <w:sdtEndPr/>
              <w:sdtContent>
                <w:sdt>
                  <w:sdtPr>
                    <w:rPr>
                      <w:bCs/>
                      <w:lang w:val="fr-BE" w:eastAsia="en-GB"/>
                    </w:rPr>
                    <w:id w:val="-1729989648"/>
                    <w:placeholder>
                      <w:docPart w:val="DCD75534778B42538DF85AD1BEF12087"/>
                    </w:placeholder>
                  </w:sdtPr>
                  <w:sdtEndPr>
                    <w:rPr>
                      <w:lang w:val="en-IE"/>
                    </w:rPr>
                  </w:sdtEndPr>
                  <w:sdtContent>
                    <w:tc>
                      <w:tcPr>
                        <w:tcW w:w="5491" w:type="dxa"/>
                      </w:tcPr>
                      <w:p w14:paraId="2AA4F572" w14:textId="347A3651" w:rsidR="00377580" w:rsidRPr="00080A71" w:rsidRDefault="00B82E63" w:rsidP="005F6927">
                        <w:pPr>
                          <w:tabs>
                            <w:tab w:val="left" w:pos="426"/>
                          </w:tabs>
                          <w:rPr>
                            <w:bCs/>
                            <w:lang w:val="en-IE" w:eastAsia="en-GB"/>
                          </w:rPr>
                        </w:pPr>
                        <w:r>
                          <w:rPr>
                            <w:bCs/>
                            <w:lang w:val="en-IE" w:eastAsia="en-GB"/>
                          </w:rPr>
                          <w:t>H</w:t>
                        </w:r>
                        <w:r w:rsidR="000645A3">
                          <w:rPr>
                            <w:bCs/>
                            <w:lang w:val="en-IE" w:eastAsia="en-GB"/>
                          </w:rPr>
                          <w:t>OME</w:t>
                        </w:r>
                        <w:r>
                          <w:rPr>
                            <w:bCs/>
                            <w:lang w:val="en-IE" w:eastAsia="en-GB"/>
                          </w:rPr>
                          <w:t xml:space="preserve"> 01</w:t>
                        </w:r>
                      </w:p>
                    </w:tc>
                  </w:sdtContent>
                </w:sdt>
              </w:sdtContent>
            </w:sdt>
          </w:sdtContent>
        </w:sdt>
      </w:tr>
      <w:tr w:rsidR="00377580" w:rsidRPr="000645A3"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sdt>
              <w:sdtPr>
                <w:rPr>
                  <w:bCs/>
                  <w:lang w:val="fr-BE" w:eastAsia="en-GB"/>
                </w:rPr>
                <w:id w:val="158204824"/>
                <w:placeholder>
                  <w:docPart w:val="2C42F4E377944586AA9AE5530817C339"/>
                </w:placeholder>
              </w:sdtPr>
              <w:sdtEndPr/>
              <w:sdtContent>
                <w:tc>
                  <w:tcPr>
                    <w:tcW w:w="5491" w:type="dxa"/>
                  </w:tcPr>
                  <w:p w14:paraId="51C87C16" w14:textId="4C6803DD" w:rsidR="00377580" w:rsidRPr="00080A71" w:rsidRDefault="000645A3" w:rsidP="005F6927">
                    <w:pPr>
                      <w:tabs>
                        <w:tab w:val="left" w:pos="426"/>
                      </w:tabs>
                      <w:rPr>
                        <w:bCs/>
                        <w:lang w:val="en-IE" w:eastAsia="en-GB"/>
                      </w:rPr>
                    </w:pPr>
                    <w:r>
                      <w:rPr>
                        <w:bCs/>
                        <w:lang w:val="fr-BE" w:eastAsia="en-GB"/>
                      </w:rPr>
                      <w:t>425824</w:t>
                    </w:r>
                  </w:p>
                </w:tc>
              </w:sdtContent>
            </w:sdt>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sdt>
                <w:sdtPr>
                  <w:rPr>
                    <w:bCs/>
                    <w:lang w:val="fr-BE" w:eastAsia="en-GB"/>
                  </w:rPr>
                  <w:id w:val="-957334202"/>
                  <w:placeholder>
                    <w:docPart w:val="3135016B697A4952832CD72BE3715914"/>
                  </w:placeholder>
                </w:sdtPr>
                <w:sdtEndPr/>
                <w:sdtContent>
                  <w:p w14:paraId="369CA7C8" w14:textId="725F7DEB" w:rsidR="00377580" w:rsidRPr="00381288" w:rsidRDefault="00B82E63" w:rsidP="005F6927">
                    <w:pPr>
                      <w:tabs>
                        <w:tab w:val="left" w:pos="426"/>
                      </w:tabs>
                      <w:rPr>
                        <w:bCs/>
                        <w:lang w:val="fr-BE" w:eastAsia="en-GB"/>
                      </w:rPr>
                    </w:pPr>
                    <w:r>
                      <w:rPr>
                        <w:bCs/>
                        <w:lang w:val="fr-BE" w:eastAsia="en-GB"/>
                      </w:rPr>
                      <w:t>Nacira BOULEHOUAT</w:t>
                    </w:r>
                  </w:p>
                </w:sdtContent>
              </w:sdt>
            </w:sdtContent>
          </w:sdt>
          <w:p w14:paraId="32DD8032" w14:textId="12340CD4" w:rsidR="00377580" w:rsidRPr="001D3EEC" w:rsidRDefault="000645A3"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4F1F60">
                  <w:rPr>
                    <w:bCs/>
                    <w:lang w:val="fr-BE" w:eastAsia="en-GB"/>
                  </w:rPr>
                  <w:t>1</w:t>
                </w:r>
                <w:r w:rsidR="0019477D">
                  <w:rPr>
                    <w:bCs/>
                    <w:lang w:val="fr-BE" w:eastAsia="en-GB"/>
                  </w:rPr>
                  <w:t>e</w:t>
                </w:r>
                <w:r w:rsidR="004F1F60">
                  <w:rPr>
                    <w:bCs/>
                    <w:lang w:val="fr-BE" w:eastAsia="en-GB"/>
                  </w:rPr>
                  <w:t>r</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4F1F60">
                      <w:rPr>
                        <w:bCs/>
                        <w:lang w:val="en-IE" w:eastAsia="en-GB"/>
                      </w:rPr>
                      <w:t>2024</w:t>
                    </w:r>
                  </w:sdtContent>
                </w:sdt>
              </w:sdtContent>
            </w:sdt>
          </w:p>
          <w:p w14:paraId="768BBE26" w14:textId="516D9C32" w:rsidR="00377580" w:rsidRPr="001D3EEC" w:rsidRDefault="000645A3"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381288">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2CD36E67"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2pt" o:ole="">
                  <v:imagedata r:id="rId10" o:title=""/>
                </v:shape>
                <w:control r:id="rId11" w:name="OptionButton6" w:shapeid="_x0000_i1037"/>
              </w:object>
            </w:r>
            <w:r>
              <w:rPr>
                <w:bCs/>
                <w:szCs w:val="24"/>
                <w:lang w:val="en-GB" w:eastAsia="en-GB"/>
              </w:rPr>
              <w:object w:dxaOrig="225" w:dyaOrig="225" w14:anchorId="70119E70">
                <v:shape id="_x0000_i1039" type="#_x0000_t75" style="width:108pt;height:22pt" o:ole="">
                  <v:imagedata r:id="rId12" o:title=""/>
                </v:shape>
                <w:control r:id="rId13"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3F9EDE60"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2pt" o:ole="">
                  <v:imagedata r:id="rId14" o:title=""/>
                </v:shape>
                <w:control r:id="rId15"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375228EA" w:rsidR="00377580" w:rsidRPr="001D3EEC" w:rsidRDefault="000645A3" w:rsidP="00A65B97">
            <w:pPr>
              <w:tabs>
                <w:tab w:val="left" w:pos="426"/>
              </w:tabs>
              <w:ind w:left="567"/>
              <w:contextualSpacing/>
              <w:rPr>
                <w:bCs/>
                <w:szCs w:val="24"/>
                <w:lang w:val="fr-BE" w:eastAsia="en-GB"/>
              </w:rPr>
            </w:pPr>
            <w:sdt>
              <w:sdtPr>
                <w:rPr>
                  <w:bCs/>
                  <w:szCs w:val="24"/>
                  <w:lang w:val="fr-BE" w:eastAsia="en-GB"/>
                </w:rPr>
                <w:id w:val="-68340659"/>
                <w14:checkbox>
                  <w14:checked w14:val="1"/>
                  <w14:checkedState w14:val="2612" w14:font="MS Gothic"/>
                  <w14:uncheckedState w14:val="2610" w14:font="MS Gothic"/>
                </w14:checkbox>
              </w:sdtPr>
              <w:sdtEndPr/>
              <w:sdtContent>
                <w:r w:rsidR="00381288">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494F05B9"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1"/>
                  <w14:checkedState w14:val="2612" w14:font="MS Gothic"/>
                  <w14:uncheckedState w14:val="2610" w14:font="MS Gothic"/>
                </w14:checkbox>
              </w:sdtPr>
              <w:sdtEndPr/>
              <w:sdtContent>
                <w:r w:rsidR="00381288">
                  <w:rPr>
                    <w:rFonts w:ascii="MS Gothic" w:eastAsia="MS Gothic" w:hAnsi="MS Gothic" w:hint="eastAsia"/>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1"/>
                  <w14:checkedState w14:val="2612" w14:font="MS Gothic"/>
                  <w14:uncheckedState w14:val="2610" w14:font="MS Gothic"/>
                </w14:checkbox>
              </w:sdtPr>
              <w:sdtEndPr/>
              <w:sdtContent>
                <w:r w:rsidR="00381288">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1"/>
                  <w14:checkedState w14:val="2612" w14:font="MS Gothic"/>
                  <w14:uncheckedState w14:val="2610" w14:font="MS Gothic"/>
                </w14:checkbox>
              </w:sdtPr>
              <w:sdtEndPr/>
              <w:sdtContent>
                <w:r w:rsidR="00381288">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1"/>
                  <w14:checkedState w14:val="2612" w14:font="MS Gothic"/>
                  <w14:uncheckedState w14:val="2610" w14:font="MS Gothic"/>
                </w14:checkbox>
              </w:sdtPr>
              <w:sdtEndPr/>
              <w:sdtContent>
                <w:r w:rsidR="00381288">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0645A3"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0645A3"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0163F7CB"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5pt;height:22pt" o:ole="">
                  <v:imagedata r:id="rId16" o:title=""/>
                </v:shape>
                <w:control r:id="rId17"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7F10503A"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2pt" o:ole="">
                  <v:imagedata r:id="rId18" o:title=""/>
                </v:shape>
                <w:control r:id="rId19" w:name="OptionButton2" w:shapeid="_x0000_i1045"/>
              </w:object>
            </w:r>
            <w:r>
              <w:rPr>
                <w:bCs/>
                <w:szCs w:val="24"/>
                <w:lang w:val="en-GB" w:eastAsia="en-GB"/>
              </w:rPr>
              <w:object w:dxaOrig="225" w:dyaOrig="225" w14:anchorId="7A15FAEE">
                <v:shape id="_x0000_i1047" type="#_x0000_t75" style="width:108pt;height:22pt" o:ole="">
                  <v:imagedata r:id="rId20" o:title=""/>
                </v:shape>
                <w:control r:id="rId21"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sdt>
          <w:sdtPr>
            <w:rPr>
              <w:lang w:val="fr-BE" w:eastAsia="en-GB"/>
            </w:rPr>
            <w:id w:val="-270704213"/>
            <w:placeholder>
              <w:docPart w:val="EADB17CB02DF49FD958701F3BD92A5E9"/>
            </w:placeholder>
          </w:sdtPr>
          <w:sdtEndPr/>
          <w:sdtContent>
            <w:sdt>
              <w:sdtPr>
                <w:rPr>
                  <w:lang w:val="en-US" w:eastAsia="en-GB"/>
                </w:rPr>
                <w:id w:val="264512588"/>
                <w:placeholder>
                  <w:docPart w:val="E0FC309A946D4D58BF8BB363A4BDC271"/>
                </w:placeholder>
              </w:sdtPr>
              <w:sdtEndPr/>
              <w:sdtContent>
                <w:p w14:paraId="678F1EC4" w14:textId="2775B145" w:rsidR="00BA46E2" w:rsidRPr="00BA46E2" w:rsidRDefault="00BA46E2" w:rsidP="00BA46E2">
                  <w:pPr>
                    <w:rPr>
                      <w:lang w:eastAsia="en-GB"/>
                    </w:rPr>
                  </w:pPr>
                  <w:r w:rsidRPr="0021030A">
                    <w:rPr>
                      <w:lang w:eastAsia="en-GB"/>
                    </w:rPr>
                    <w:t>La mission de l’unité «Coordination de la gestion des migrations» est de coordonner de manière durable toutes les opérations de gestion des migrations menées par la DG HOME, y c</w:t>
                  </w:r>
                  <w:r w:rsidR="00187551">
                    <w:rPr>
                      <w:lang w:eastAsia="en-GB"/>
                    </w:rPr>
                    <w:t>ompris la gestion de crise</w:t>
                  </w:r>
                  <w:r w:rsidR="0019477D">
                    <w:rPr>
                      <w:lang w:eastAsia="en-GB"/>
                    </w:rPr>
                    <w:t>. L’unité</w:t>
                  </w:r>
                  <w:r w:rsidRPr="0021030A">
                    <w:rPr>
                      <w:lang w:eastAsia="en-GB"/>
                    </w:rPr>
                    <w:t xml:space="preserve"> supervise la coordination des situations migratoires dans les États membres de l’UE </w:t>
                  </w:r>
                  <w:r w:rsidR="00187551">
                    <w:rPr>
                      <w:lang w:eastAsia="en-GB"/>
                    </w:rPr>
                    <w:t>qui nécessite</w:t>
                  </w:r>
                  <w:r w:rsidRPr="0021030A">
                    <w:rPr>
                      <w:lang w:eastAsia="en-GB"/>
                    </w:rPr>
                    <w:t xml:space="preserve">nt une réponse </w:t>
                  </w:r>
                  <w:r w:rsidR="00187551">
                    <w:rPr>
                      <w:lang w:eastAsia="en-GB"/>
                    </w:rPr>
                    <w:t>rapide. Cette coordination est</w:t>
                  </w:r>
                  <w:r w:rsidR="0019477D">
                    <w:rPr>
                      <w:lang w:eastAsia="en-GB"/>
                    </w:rPr>
                    <w:t xml:space="preserve"> </w:t>
                  </w:r>
                  <w:r w:rsidR="00187551">
                    <w:rPr>
                      <w:lang w:eastAsia="en-GB"/>
                    </w:rPr>
                    <w:t xml:space="preserve">de nature </w:t>
                  </w:r>
                  <w:r w:rsidR="0019477D">
                    <w:rPr>
                      <w:lang w:eastAsia="en-GB"/>
                    </w:rPr>
                    <w:t xml:space="preserve">opérationnelle, stratégique </w:t>
                  </w:r>
                  <w:r w:rsidRPr="0021030A">
                    <w:rPr>
                      <w:lang w:eastAsia="en-GB"/>
                    </w:rPr>
                    <w:t>et transversale, en étroite coopération avec les unités politiques, juridiq</w:t>
                  </w:r>
                  <w:r w:rsidR="0019477D">
                    <w:rPr>
                      <w:lang w:eastAsia="en-GB"/>
                    </w:rPr>
                    <w:t>ues et financières</w:t>
                  </w:r>
                  <w:r w:rsidRPr="0021030A">
                    <w:rPr>
                      <w:lang w:eastAsia="en-GB"/>
                    </w:rPr>
                    <w:t xml:space="preserve"> de la DG HOME, les agences de l’UE, la Commission et le SEAE. L’unité est organisée en équipes, dont </w:t>
                  </w:r>
                  <w:r w:rsidR="0019477D">
                    <w:rPr>
                      <w:lang w:eastAsia="en-GB"/>
                    </w:rPr>
                    <w:t>l’</w:t>
                  </w:r>
                  <w:r w:rsidRPr="0021030A">
                    <w:rPr>
                      <w:lang w:eastAsia="en-GB"/>
                    </w:rPr>
                    <w:t>une est située à Bruxelles et chargée de la c</w:t>
                  </w:r>
                  <w:r w:rsidR="00187551">
                    <w:rPr>
                      <w:lang w:eastAsia="en-GB"/>
                    </w:rPr>
                    <w:t>oordination horizontale, et l’</w:t>
                  </w:r>
                  <w:r w:rsidR="0019477D">
                    <w:rPr>
                      <w:lang w:eastAsia="en-GB"/>
                    </w:rPr>
                    <w:t xml:space="preserve">autre </w:t>
                  </w:r>
                  <w:r w:rsidRPr="0021030A">
                    <w:rPr>
                      <w:lang w:eastAsia="en-GB"/>
                    </w:rPr>
                    <w:t>est déployée en Grèce. Les dép</w:t>
                  </w:r>
                  <w:r w:rsidR="0019477D">
                    <w:rPr>
                      <w:lang w:eastAsia="en-GB"/>
                    </w:rPr>
                    <w:t>loiements vers d’autres Etats membres</w:t>
                  </w:r>
                  <w:r w:rsidRPr="0021030A">
                    <w:rPr>
                      <w:lang w:eastAsia="en-GB"/>
                    </w:rPr>
                    <w:t xml:space="preserve"> situés aux frontières extérieures de l’UE peuvent être décidés en fonction des besoins et d</w:t>
                  </w:r>
                  <w:r w:rsidR="00187551">
                    <w:rPr>
                      <w:lang w:eastAsia="en-GB"/>
                    </w:rPr>
                    <w:t>es situations de crise</w:t>
                  </w:r>
                  <w:r w:rsidRPr="0021030A">
                    <w:rPr>
                      <w:lang w:eastAsia="en-GB"/>
                    </w:rPr>
                    <w:t>. L’unité soutient le directeur général adjoint et le chef de l’actuelle task-force «Gestion des migrations».</w:t>
                  </w:r>
                </w:p>
              </w:sdtContent>
            </w:sdt>
            <w:p w14:paraId="18140A21" w14:textId="789C2CAD" w:rsidR="001A0074" w:rsidRPr="00381288" w:rsidRDefault="000645A3" w:rsidP="001A0074">
              <w:pPr>
                <w:rPr>
                  <w:szCs w:val="24"/>
                  <w:lang w:val="fr-BE"/>
                </w:rPr>
              </w:pPr>
            </w:p>
          </w:sdtContent>
        </w:sdt>
      </w:sdtContent>
    </w:sdt>
    <w:p w14:paraId="30B422AA" w14:textId="77777777" w:rsidR="00301CA3" w:rsidRPr="00B82E63" w:rsidRDefault="00301CA3" w:rsidP="001A0074">
      <w:pPr>
        <w:rPr>
          <w:b/>
          <w:bCs/>
          <w:lang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p w14:paraId="3B1D2FA2" w14:textId="39CAB585" w:rsidR="001A0074" w:rsidRPr="00381288" w:rsidRDefault="000645A3" w:rsidP="001A0074">
      <w:pPr>
        <w:rPr>
          <w:lang w:val="fr-BE" w:eastAsia="en-GB"/>
        </w:rPr>
      </w:pPr>
      <w:sdt>
        <w:sdtPr>
          <w:rPr>
            <w:lang w:val="fr-BE" w:eastAsia="en-GB"/>
          </w:rPr>
          <w:id w:val="-723136291"/>
          <w:placeholder>
            <w:docPart w:val="43375E7FB7294216B3B48CC222A08C2F"/>
          </w:placeholder>
        </w:sdtPr>
        <w:sdtEndPr/>
        <w:sdtContent>
          <w:sdt>
            <w:sdtPr>
              <w:rPr>
                <w:lang w:val="fr-BE" w:eastAsia="en-GB"/>
              </w:rPr>
              <w:id w:val="734284073"/>
              <w:placeholder>
                <w:docPart w:val="CCB89A8DDC9F4DBFBB004E50D74E3ADD"/>
              </w:placeholder>
            </w:sdtPr>
            <w:sdtEndPr/>
            <w:sdtContent>
              <w:r w:rsidR="0019477D">
                <w:rPr>
                  <w:lang w:val="fr-BE" w:eastAsia="en-GB"/>
                </w:rPr>
                <w:t>Nous offrons un poste</w:t>
              </w:r>
              <w:r w:rsidR="00CD2B34" w:rsidRPr="00CD2B34">
                <w:rPr>
                  <w:lang w:val="fr-BE" w:eastAsia="en-GB"/>
                </w:rPr>
                <w:t xml:space="preserve"> stimul</w:t>
              </w:r>
              <w:r w:rsidR="0019477D">
                <w:rPr>
                  <w:lang w:val="fr-BE" w:eastAsia="en-GB"/>
                </w:rPr>
                <w:t>ant</w:t>
              </w:r>
              <w:r w:rsidR="00CD2B34" w:rsidRPr="00CD2B34">
                <w:rPr>
                  <w:lang w:val="fr-BE" w:eastAsia="en-GB"/>
                </w:rPr>
                <w:t xml:space="preserve"> et dynamique</w:t>
              </w:r>
              <w:r w:rsidR="0019477D">
                <w:rPr>
                  <w:lang w:val="fr-BE" w:eastAsia="en-GB"/>
                </w:rPr>
                <w:t>,</w:t>
              </w:r>
              <w:r w:rsidR="00187551">
                <w:rPr>
                  <w:lang w:val="fr-BE" w:eastAsia="en-GB"/>
                </w:rPr>
                <w:t xml:space="preserve"> combinant des </w:t>
              </w:r>
              <w:r w:rsidR="00CD2B34" w:rsidRPr="00CD2B34">
                <w:rPr>
                  <w:lang w:val="fr-BE" w:eastAsia="en-GB"/>
                </w:rPr>
                <w:t>éléments opérationnels et politiques dans le domaine de la gesti</w:t>
              </w:r>
              <w:r w:rsidR="00705013">
                <w:rPr>
                  <w:lang w:val="fr-BE" w:eastAsia="en-GB"/>
                </w:rPr>
                <w:t>on des migrations.</w:t>
              </w:r>
              <w:r w:rsidR="00CD2B34" w:rsidRPr="00CD2B34">
                <w:rPr>
                  <w:lang w:val="fr-BE" w:eastAsia="en-GB"/>
                </w:rPr>
                <w:t xml:space="preserve"> Le titulaire du poste contribuera à l’élaboration, à l’examen et à la mise en œuvre de politiques et de lignes directrices concernant les conditions d’accueil </w:t>
              </w:r>
              <w:r w:rsidR="00187551">
                <w:rPr>
                  <w:lang w:val="fr-BE" w:eastAsia="en-GB"/>
                </w:rPr>
                <w:t xml:space="preserve">des demandeurs d’asile </w:t>
              </w:r>
              <w:r w:rsidR="00CD2B34" w:rsidRPr="00CD2B34">
                <w:rPr>
                  <w:lang w:val="fr-BE" w:eastAsia="en-GB"/>
                </w:rPr>
                <w:t>dans les États membres, conformément à la directive relative aux conditions d’accueil. Ce rôle implique également un soutien opérationnel à la gestion de</w:t>
              </w:r>
              <w:r w:rsidR="0019477D">
                <w:rPr>
                  <w:lang w:val="fr-BE" w:eastAsia="en-GB"/>
                </w:rPr>
                <w:t>s migr</w:t>
              </w:r>
              <w:r w:rsidR="00187551">
                <w:rPr>
                  <w:lang w:val="fr-BE" w:eastAsia="en-GB"/>
                </w:rPr>
                <w:t>ations dans différents domaines :</w:t>
              </w:r>
              <w:r w:rsidR="00CD2B34" w:rsidRPr="00CD2B34">
                <w:rPr>
                  <w:lang w:val="fr-BE" w:eastAsia="en-GB"/>
                </w:rPr>
                <w:t xml:space="preserve"> la gestion des frontières, les conditions d’accueil des migrants, les procédures d’asile, l</w:t>
              </w:r>
              <w:r w:rsidR="00187551">
                <w:rPr>
                  <w:lang w:val="fr-BE" w:eastAsia="en-GB"/>
                </w:rPr>
                <w:t>a relocalisation</w:t>
              </w:r>
              <w:r w:rsidR="00CD2B34" w:rsidRPr="00CD2B34">
                <w:rPr>
                  <w:lang w:val="fr-BE" w:eastAsia="en-GB"/>
                </w:rPr>
                <w:t xml:space="preserve"> et l’intégratio</w:t>
              </w:r>
              <w:r w:rsidR="00187551">
                <w:rPr>
                  <w:lang w:val="fr-BE" w:eastAsia="en-GB"/>
                </w:rPr>
                <w:t>n. En étroite coopération avec</w:t>
              </w:r>
              <w:r w:rsidR="00CD2B34" w:rsidRPr="00CD2B34">
                <w:rPr>
                  <w:lang w:val="fr-BE" w:eastAsia="en-GB"/>
                </w:rPr>
                <w:t xml:space="preserve"> les institutions de l’UE, les autorités nationales et les ONG, le titulaire du poste supervisera les conditions d’accueil et participera a</w:t>
              </w:r>
              <w:r w:rsidR="00187551">
                <w:rPr>
                  <w:lang w:val="fr-BE" w:eastAsia="en-GB"/>
                </w:rPr>
                <w:t xml:space="preserve">ux efforts de contingence pour réagir à une </w:t>
              </w:r>
              <w:r w:rsidR="00CD2B34" w:rsidRPr="00CD2B34">
                <w:rPr>
                  <w:lang w:val="fr-BE" w:eastAsia="en-GB"/>
                </w:rPr>
                <w:t xml:space="preserve">augmentation des flux migratoires ou </w:t>
              </w:r>
              <w:r w:rsidR="00705013">
                <w:rPr>
                  <w:lang w:val="fr-BE" w:eastAsia="en-GB"/>
                </w:rPr>
                <w:t>à la gestion</w:t>
              </w:r>
              <w:r w:rsidR="00CD2B34" w:rsidRPr="00CD2B34">
                <w:rPr>
                  <w:lang w:val="fr-BE" w:eastAsia="en-GB"/>
                </w:rPr>
                <w:t xml:space="preserve"> de crise. Il s’agit notamment de fournir </w:t>
              </w:r>
              <w:r w:rsidR="00187551">
                <w:rPr>
                  <w:lang w:val="fr-BE" w:eastAsia="en-GB"/>
                </w:rPr>
                <w:t xml:space="preserve">rapidement </w:t>
              </w:r>
              <w:r w:rsidR="00CD2B34" w:rsidRPr="00CD2B34">
                <w:rPr>
                  <w:lang w:val="fr-BE" w:eastAsia="en-GB"/>
                </w:rPr>
                <w:t xml:space="preserve">des conseils et des analyses </w:t>
              </w:r>
              <w:r w:rsidR="00187551">
                <w:rPr>
                  <w:lang w:val="fr-BE" w:eastAsia="en-GB"/>
                </w:rPr>
                <w:t>stratégiques</w:t>
              </w:r>
              <w:r w:rsidR="00CD2B34" w:rsidRPr="00CD2B34">
                <w:rPr>
                  <w:lang w:val="fr-BE" w:eastAsia="en-GB"/>
                </w:rPr>
                <w:t>, ainsi que des rapport</w:t>
              </w:r>
              <w:r w:rsidR="00187551">
                <w:rPr>
                  <w:lang w:val="fr-BE" w:eastAsia="en-GB"/>
                </w:rPr>
                <w:t>s et recherches</w:t>
              </w:r>
              <w:r w:rsidR="00AD76FD">
                <w:rPr>
                  <w:lang w:val="fr-BE" w:eastAsia="en-GB"/>
                </w:rPr>
                <w:t>. Le titulaire devra</w:t>
              </w:r>
              <w:r w:rsidR="00CD2B34" w:rsidRPr="00CD2B34">
                <w:rPr>
                  <w:lang w:val="fr-BE" w:eastAsia="en-GB"/>
                </w:rPr>
                <w:t xml:space="preserve"> </w:t>
              </w:r>
              <w:r w:rsidR="00187551">
                <w:rPr>
                  <w:lang w:val="fr-BE" w:eastAsia="en-GB"/>
                </w:rPr>
                <w:t xml:space="preserve">en outre </w:t>
              </w:r>
              <w:r w:rsidR="00CD2B34" w:rsidRPr="00CD2B34">
                <w:rPr>
                  <w:lang w:val="fr-BE" w:eastAsia="en-GB"/>
                </w:rPr>
                <w:t>représenter l</w:t>
              </w:r>
              <w:r w:rsidR="00187551">
                <w:rPr>
                  <w:lang w:val="fr-BE" w:eastAsia="en-GB"/>
                </w:rPr>
                <w:t>a Commission européenne auprès de différentes instances, conférences ou groupes de travail</w:t>
              </w:r>
              <w:r w:rsidR="00CD2B34" w:rsidRPr="00CD2B34">
                <w:rPr>
                  <w:lang w:val="fr-BE" w:eastAsia="en-GB"/>
                </w:rPr>
                <w:t>. La coordination et la coopération entre les unités de la DG HOME, les services de la Com</w:t>
              </w:r>
              <w:r w:rsidR="00AD76FD">
                <w:rPr>
                  <w:lang w:val="fr-BE" w:eastAsia="en-GB"/>
                </w:rPr>
                <w:t>mission et les acteurs</w:t>
              </w:r>
              <w:r w:rsidR="00CD2B34" w:rsidRPr="00CD2B34">
                <w:rPr>
                  <w:lang w:val="fr-BE" w:eastAsia="en-GB"/>
                </w:rPr>
                <w:t xml:space="preserve"> externes constituent une composante essentielle du poste, qui offre une grande visibilité a</w:t>
              </w:r>
              <w:r w:rsidR="00187551">
                <w:rPr>
                  <w:lang w:val="fr-BE" w:eastAsia="en-GB"/>
                </w:rPr>
                <w:t>u sein de l’institution et</w:t>
              </w:r>
              <w:r w:rsidR="00CD2B34" w:rsidRPr="00CD2B34">
                <w:rPr>
                  <w:lang w:val="fr-BE" w:eastAsia="en-GB"/>
                </w:rPr>
                <w:t xml:space="preserve"> la possibilité d’</w:t>
              </w:r>
              <w:r w:rsidR="00AD76FD">
                <w:rPr>
                  <w:lang w:val="fr-BE" w:eastAsia="en-GB"/>
                </w:rPr>
                <w:t xml:space="preserve">interagir avec de nombreux acteurs </w:t>
              </w:r>
              <w:r w:rsidR="00CD2B34" w:rsidRPr="00CD2B34">
                <w:rPr>
                  <w:lang w:val="fr-BE" w:eastAsia="en-GB"/>
                </w:rPr>
                <w:t>externes.</w:t>
              </w:r>
            </w:sdtContent>
          </w:sdt>
        </w:sdtContent>
      </w:sdt>
    </w:p>
    <w:p w14:paraId="3D69C09B" w14:textId="77777777" w:rsidR="00301CA3" w:rsidRPr="00381288"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sdt>
          <w:sdtPr>
            <w:rPr>
              <w:b/>
              <w:bCs/>
              <w:lang w:val="fr-BE" w:eastAsia="en-GB"/>
            </w:rPr>
            <w:id w:val="822237149"/>
            <w:placeholder>
              <w:docPart w:val="20380791DBC2469A8AD1DF0D4BB6F445"/>
            </w:placeholder>
          </w:sdtPr>
          <w:sdtEndPr/>
          <w:sdtContent>
            <w:p w14:paraId="7E409EA7" w14:textId="3FD3C402" w:rsidR="001A0074" w:rsidRPr="00381288" w:rsidRDefault="00CD2B34" w:rsidP="00BA46E2">
              <w:pPr>
                <w:pStyle w:val="ListNumber"/>
                <w:numPr>
                  <w:ilvl w:val="0"/>
                  <w:numId w:val="0"/>
                </w:numPr>
                <w:spacing w:after="120"/>
                <w:rPr>
                  <w:b/>
                  <w:bCs/>
                  <w:lang w:val="fr-BE" w:eastAsia="en-GB"/>
                </w:rPr>
              </w:pPr>
              <w:r w:rsidRPr="00CD2B34">
                <w:rPr>
                  <w:bCs/>
                  <w:lang w:val="fr-BE" w:eastAsia="en-GB"/>
                </w:rPr>
                <w:t>Nous recherch</w:t>
              </w:r>
              <w:r w:rsidR="00187551">
                <w:rPr>
                  <w:bCs/>
                  <w:lang w:val="fr-BE" w:eastAsia="en-GB"/>
                </w:rPr>
                <w:t xml:space="preserve">ons un collègue </w:t>
              </w:r>
              <w:r w:rsidR="00D55615">
                <w:rPr>
                  <w:bCs/>
                  <w:lang w:val="fr-BE" w:eastAsia="en-GB"/>
                </w:rPr>
                <w:t xml:space="preserve">(H/F) </w:t>
              </w:r>
              <w:r w:rsidR="00187551">
                <w:rPr>
                  <w:bCs/>
                  <w:lang w:val="fr-BE" w:eastAsia="en-GB"/>
                </w:rPr>
                <w:t>motivé, efficace</w:t>
              </w:r>
              <w:r w:rsidRPr="00CD2B34">
                <w:rPr>
                  <w:bCs/>
                  <w:lang w:val="fr-BE" w:eastAsia="en-GB"/>
                </w:rPr>
                <w:t>, proactif</w:t>
              </w:r>
              <w:r w:rsidR="00187551">
                <w:rPr>
                  <w:bCs/>
                  <w:lang w:val="fr-BE" w:eastAsia="en-GB"/>
                </w:rPr>
                <w:t>, et adaptable</w:t>
              </w:r>
              <w:r w:rsidRPr="00CD2B34">
                <w:rPr>
                  <w:bCs/>
                  <w:lang w:val="fr-BE" w:eastAsia="en-GB"/>
                </w:rPr>
                <w:t xml:space="preserve"> pour traiter des questions politiques et opérationnelle</w:t>
              </w:r>
              <w:r w:rsidR="00D55615">
                <w:rPr>
                  <w:bCs/>
                  <w:lang w:val="fr-BE" w:eastAsia="en-GB"/>
                </w:rPr>
                <w:t>s variées, qui évoluent constamment</w:t>
              </w:r>
              <w:r w:rsidRPr="00CD2B34">
                <w:rPr>
                  <w:bCs/>
                  <w:lang w:val="fr-BE" w:eastAsia="en-GB"/>
                </w:rPr>
                <w:t>. L</w:t>
              </w:r>
              <w:r w:rsidR="00D55615">
                <w:rPr>
                  <w:bCs/>
                  <w:lang w:val="fr-BE" w:eastAsia="en-GB"/>
                </w:rPr>
                <w:t>e candidat retenu travaillera</w:t>
              </w:r>
              <w:r w:rsidRPr="00CD2B34">
                <w:rPr>
                  <w:bCs/>
                  <w:lang w:val="fr-BE" w:eastAsia="en-GB"/>
                </w:rPr>
                <w:t xml:space="preserve"> dans </w:t>
              </w:r>
              <w:r w:rsidR="00D55615">
                <w:rPr>
                  <w:bCs/>
                  <w:lang w:val="fr-BE" w:eastAsia="en-GB"/>
                </w:rPr>
                <w:t>un environnement dynamique et</w:t>
              </w:r>
              <w:r w:rsidRPr="00CD2B34">
                <w:rPr>
                  <w:bCs/>
                  <w:lang w:val="fr-BE" w:eastAsia="en-GB"/>
                </w:rPr>
                <w:t xml:space="preserve"> </w:t>
              </w:r>
              <w:r w:rsidR="00D55615">
                <w:rPr>
                  <w:bCs/>
                  <w:lang w:val="fr-BE" w:eastAsia="en-GB"/>
                </w:rPr>
                <w:t>politiquement sensible</w:t>
              </w:r>
              <w:r w:rsidRPr="00CD2B34">
                <w:rPr>
                  <w:bCs/>
                  <w:lang w:val="fr-BE" w:eastAsia="en-GB"/>
                </w:rPr>
                <w:t>, et disposera d’excellentes capacités de communication et de rédaction. Il</w:t>
              </w:r>
              <w:r w:rsidR="00D55615">
                <w:rPr>
                  <w:bCs/>
                  <w:lang w:val="fr-BE" w:eastAsia="en-GB"/>
                </w:rPr>
                <w:t>/elle</w:t>
              </w:r>
              <w:r w:rsidRPr="00CD2B34">
                <w:rPr>
                  <w:bCs/>
                  <w:lang w:val="fr-BE" w:eastAsia="en-GB"/>
                </w:rPr>
                <w:t xml:space="preserve"> aura une connaissance des politiques migratoires et une compréhension approfondie des aspects opérationnels liés à la migration et aux conditions d</w:t>
              </w:r>
              <w:r w:rsidR="00D55615">
                <w:rPr>
                  <w:bCs/>
                  <w:lang w:val="fr-BE" w:eastAsia="en-GB"/>
                </w:rPr>
                <w:t>’accueil dans l’UE</w:t>
              </w:r>
              <w:r w:rsidRPr="00CD2B34">
                <w:rPr>
                  <w:bCs/>
                  <w:lang w:val="fr-BE" w:eastAsia="en-GB"/>
                </w:rPr>
                <w:t>. Le titulaire du poste doit être en mesure de contribuer à la reche</w:t>
              </w:r>
              <w:r w:rsidR="007D431F">
                <w:rPr>
                  <w:bCs/>
                  <w:lang w:val="fr-BE" w:eastAsia="en-GB"/>
                </w:rPr>
                <w:t>rche et</w:t>
              </w:r>
              <w:r w:rsidR="00D55615">
                <w:rPr>
                  <w:bCs/>
                  <w:lang w:val="fr-BE" w:eastAsia="en-GB"/>
                </w:rPr>
                <w:t xml:space="preserve"> à la rédaction de notes </w:t>
              </w:r>
              <w:r w:rsidRPr="00CD2B34">
                <w:rPr>
                  <w:bCs/>
                  <w:lang w:val="fr-BE" w:eastAsia="en-GB"/>
                </w:rPr>
                <w:t>destiné</w:t>
              </w:r>
              <w:r w:rsidR="00D55615">
                <w:rPr>
                  <w:bCs/>
                  <w:lang w:val="fr-BE" w:eastAsia="en-GB"/>
                </w:rPr>
                <w:t>e</w:t>
              </w:r>
              <w:r w:rsidRPr="00CD2B34">
                <w:rPr>
                  <w:bCs/>
                  <w:lang w:val="fr-BE" w:eastAsia="en-GB"/>
                </w:rPr>
                <w:t xml:space="preserve">s à </w:t>
              </w:r>
              <w:r w:rsidR="00D55615">
                <w:rPr>
                  <w:bCs/>
                  <w:lang w:val="fr-BE" w:eastAsia="en-GB"/>
                </w:rPr>
                <w:t>des publics divers</w:t>
              </w:r>
              <w:r w:rsidRPr="00CD2B34">
                <w:rPr>
                  <w:bCs/>
                  <w:lang w:val="fr-BE" w:eastAsia="en-GB"/>
                </w:rPr>
                <w:t xml:space="preserve">. </w:t>
              </w:r>
              <w:r w:rsidR="00DC23A1">
                <w:rPr>
                  <w:bCs/>
                  <w:lang w:val="fr-BE" w:eastAsia="en-GB"/>
                </w:rPr>
                <w:t xml:space="preserve">Il est important de pouvoir </w:t>
              </w:r>
              <w:r w:rsidRPr="00CD2B34">
                <w:rPr>
                  <w:bCs/>
                  <w:lang w:val="fr-BE" w:eastAsia="en-GB"/>
                </w:rPr>
                <w:t xml:space="preserve">travailler en </w:t>
              </w:r>
              <w:r w:rsidR="00DC23A1">
                <w:rPr>
                  <w:bCs/>
                  <w:lang w:val="fr-BE" w:eastAsia="en-GB"/>
                </w:rPr>
                <w:t xml:space="preserve">étroite </w:t>
              </w:r>
              <w:r w:rsidRPr="00CD2B34">
                <w:rPr>
                  <w:bCs/>
                  <w:lang w:val="fr-BE" w:eastAsia="en-GB"/>
                </w:rPr>
                <w:t xml:space="preserve">collaboration avec </w:t>
              </w:r>
              <w:r w:rsidR="00DC23A1">
                <w:rPr>
                  <w:bCs/>
                  <w:lang w:val="fr-BE" w:eastAsia="en-GB"/>
                </w:rPr>
                <w:t>de nombreux acteurs, y compris les agences européennes</w:t>
              </w:r>
              <w:r w:rsidRPr="00CD2B34">
                <w:rPr>
                  <w:bCs/>
                  <w:lang w:val="fr-BE" w:eastAsia="en-GB"/>
                </w:rPr>
                <w:t>, les ONG et les organisatio</w:t>
              </w:r>
              <w:r w:rsidR="00DC23A1">
                <w:rPr>
                  <w:bCs/>
                  <w:lang w:val="fr-BE" w:eastAsia="en-GB"/>
                </w:rPr>
                <w:t>ns internationales</w:t>
              </w:r>
              <w:r w:rsidRPr="00CD2B34">
                <w:rPr>
                  <w:bCs/>
                  <w:lang w:val="fr-BE" w:eastAsia="en-GB"/>
                </w:rPr>
                <w:t>. Une solide expérience préalable dans le domaine de la gestion de l’asile et de la migration, ainsi que la capacité de dégager un consensus et d’int</w:t>
              </w:r>
              <w:r w:rsidR="007D431F">
                <w:rPr>
                  <w:bCs/>
                  <w:lang w:val="fr-BE" w:eastAsia="en-GB"/>
                </w:rPr>
                <w:t>eragir avec différents acteurs sur d</w:t>
              </w:r>
              <w:r w:rsidRPr="00CD2B34">
                <w:rPr>
                  <w:bCs/>
                  <w:lang w:val="fr-BE" w:eastAsia="en-GB"/>
                </w:rPr>
                <w:t>es dossiers sensible</w:t>
              </w:r>
              <w:r w:rsidR="007D431F">
                <w:rPr>
                  <w:bCs/>
                  <w:lang w:val="fr-BE" w:eastAsia="en-GB"/>
                </w:rPr>
                <w:t>s sont nécessaires. Il/elle aura</w:t>
              </w:r>
              <w:r w:rsidRPr="00CD2B34">
                <w:rPr>
                  <w:bCs/>
                  <w:lang w:val="fr-BE" w:eastAsia="en-GB"/>
                </w:rPr>
                <w:t xml:space="preserve"> un excellent esprit d’équipe, </w:t>
              </w:r>
              <w:r w:rsidR="007D431F">
                <w:rPr>
                  <w:bCs/>
                  <w:lang w:val="fr-BE" w:eastAsia="en-GB"/>
                </w:rPr>
                <w:t xml:space="preserve">sera </w:t>
              </w:r>
              <w:r w:rsidRPr="00CD2B34">
                <w:rPr>
                  <w:bCs/>
                  <w:lang w:val="fr-BE" w:eastAsia="en-GB"/>
                </w:rPr>
                <w:t>disposé (e) à prendre des initiatives, aura un sens é</w:t>
              </w:r>
              <w:r w:rsidR="007D431F">
                <w:rPr>
                  <w:bCs/>
                  <w:lang w:val="fr-BE" w:eastAsia="en-GB"/>
                </w:rPr>
                <w:t>levé des responsabilités et</w:t>
              </w:r>
              <w:r w:rsidRPr="00CD2B34">
                <w:rPr>
                  <w:bCs/>
                  <w:lang w:val="fr-BE" w:eastAsia="en-GB"/>
                </w:rPr>
                <w:t xml:space="preserve"> un</w:t>
              </w:r>
              <w:r w:rsidR="007D431F">
                <w:rPr>
                  <w:bCs/>
                  <w:lang w:val="fr-BE" w:eastAsia="en-GB"/>
                </w:rPr>
                <w:t>e capacité avérée à prioriser</w:t>
              </w:r>
              <w:r w:rsidRPr="00CD2B34">
                <w:rPr>
                  <w:bCs/>
                  <w:lang w:val="fr-BE" w:eastAsia="en-GB"/>
                </w:rPr>
                <w:t xml:space="preserve"> efficace</w:t>
              </w:r>
              <w:r w:rsidR="007D431F">
                <w:rPr>
                  <w:bCs/>
                  <w:lang w:val="fr-BE" w:eastAsia="en-GB"/>
                </w:rPr>
                <w:t>ment le travail pour travailler sous pression</w:t>
              </w:r>
              <w:r w:rsidRPr="00CD2B34">
                <w:rPr>
                  <w:bCs/>
                  <w:lang w:val="fr-BE" w:eastAsia="en-GB"/>
                </w:rPr>
                <w:t>. La maîtrise de l’anglais est indispensable.</w:t>
              </w:r>
            </w:p>
          </w:sdtContent>
        </w:sdt>
      </w:sdtContent>
    </w:sdt>
    <w:p w14:paraId="5D76C15C" w14:textId="77777777" w:rsidR="00F65CC2" w:rsidRPr="00B82E63" w:rsidRDefault="00F65CC2" w:rsidP="00377580">
      <w:pPr>
        <w:rPr>
          <w:b/>
          <w:lang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lastRenderedPageBreak/>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2"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lastRenderedPageBreak/>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3"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2CC9C9EF" w:rsidR="008241B0" w:rsidRDefault="00E0579E">
    <w:pPr>
      <w:pStyle w:val="FooterLine"/>
      <w:jc w:val="center"/>
    </w:pPr>
    <w:r>
      <w:fldChar w:fldCharType="begin"/>
    </w:r>
    <w:r>
      <w:instrText>PAGE   \* MERGEFORMAT</w:instrText>
    </w:r>
    <w:r>
      <w:fldChar w:fldCharType="separate"/>
    </w:r>
    <w:r w:rsidR="00705013">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2884F85"/>
    <w:multiLevelType w:val="hybridMultilevel"/>
    <w:tmpl w:val="64CC78EE"/>
    <w:lvl w:ilvl="0" w:tplc="FC3295F6">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1"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2"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5"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20452027">
    <w:abstractNumId w:val="0"/>
  </w:num>
  <w:num w:numId="2" w16cid:durableId="1066951989">
    <w:abstractNumId w:val="12"/>
  </w:num>
  <w:num w:numId="3" w16cid:durableId="1771781986">
    <w:abstractNumId w:val="7"/>
  </w:num>
  <w:num w:numId="4" w16cid:durableId="1160542482">
    <w:abstractNumId w:val="13"/>
  </w:num>
  <w:num w:numId="5" w16cid:durableId="366369434">
    <w:abstractNumId w:val="18"/>
  </w:num>
  <w:num w:numId="6" w16cid:durableId="148139406">
    <w:abstractNumId w:val="22"/>
  </w:num>
  <w:num w:numId="7" w16cid:durableId="601645035">
    <w:abstractNumId w:val="1"/>
  </w:num>
  <w:num w:numId="8" w16cid:durableId="1387603859">
    <w:abstractNumId w:val="6"/>
  </w:num>
  <w:num w:numId="9" w16cid:durableId="1052121386">
    <w:abstractNumId w:val="15"/>
  </w:num>
  <w:num w:numId="10" w16cid:durableId="294214638">
    <w:abstractNumId w:val="2"/>
  </w:num>
  <w:num w:numId="11" w16cid:durableId="1073117491">
    <w:abstractNumId w:val="4"/>
  </w:num>
  <w:num w:numId="12" w16cid:durableId="724987438">
    <w:abstractNumId w:val="5"/>
  </w:num>
  <w:num w:numId="13" w16cid:durableId="881864164">
    <w:abstractNumId w:val="8"/>
  </w:num>
  <w:num w:numId="14" w16cid:durableId="159005123">
    <w:abstractNumId w:val="14"/>
  </w:num>
  <w:num w:numId="15" w16cid:durableId="1186821466">
    <w:abstractNumId w:val="17"/>
  </w:num>
  <w:num w:numId="16" w16cid:durableId="387656565">
    <w:abstractNumId w:val="23"/>
  </w:num>
  <w:num w:numId="17" w16cid:durableId="604188826">
    <w:abstractNumId w:val="9"/>
  </w:num>
  <w:num w:numId="18" w16cid:durableId="836305851">
    <w:abstractNumId w:val="10"/>
  </w:num>
  <w:num w:numId="19" w16cid:durableId="1011032244">
    <w:abstractNumId w:val="24"/>
  </w:num>
  <w:num w:numId="20" w16cid:durableId="1684740945">
    <w:abstractNumId w:val="16"/>
  </w:num>
  <w:num w:numId="21" w16cid:durableId="1927112365">
    <w:abstractNumId w:val="19"/>
  </w:num>
  <w:num w:numId="22" w16cid:durableId="513345344">
    <w:abstractNumId w:val="3"/>
  </w:num>
  <w:num w:numId="23" w16cid:durableId="121773985">
    <w:abstractNumId w:val="20"/>
  </w:num>
  <w:num w:numId="24" w16cid:durableId="880702449">
    <w:abstractNumId w:val="21"/>
  </w:num>
  <w:num w:numId="25" w16cid:durableId="758449133">
    <w:abstractNumId w:val="25"/>
  </w:num>
  <w:num w:numId="26" w16cid:durableId="9217203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ctiveWritingStyle w:appName="MSWord" w:lang="fr-BE" w:vendorID="64" w:dllVersion="6" w:nlCheck="1" w:checkStyle="0"/>
  <w:activeWritingStyle w:appName="MSWord" w:lang="en-IE" w:vendorID="64" w:dllVersion="6" w:nlCheck="1" w:checkStyle="1"/>
  <w:activeWritingStyle w:appName="MSWord" w:lang="fr-FR" w:vendorID="64" w:dllVersion="6"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UROLOOK"/>
  </w:docVars>
  <w:rsids>
    <w:rsidRoot w:val="006A1CB2"/>
    <w:rsid w:val="00017FBA"/>
    <w:rsid w:val="000645A3"/>
    <w:rsid w:val="00080A71"/>
    <w:rsid w:val="000914BF"/>
    <w:rsid w:val="00097587"/>
    <w:rsid w:val="00187551"/>
    <w:rsid w:val="0019477D"/>
    <w:rsid w:val="001A0074"/>
    <w:rsid w:val="001D3EEC"/>
    <w:rsid w:val="00215A56"/>
    <w:rsid w:val="0028413D"/>
    <w:rsid w:val="002841B7"/>
    <w:rsid w:val="002A6E30"/>
    <w:rsid w:val="002B37EB"/>
    <w:rsid w:val="00301CA3"/>
    <w:rsid w:val="00377580"/>
    <w:rsid w:val="00381288"/>
    <w:rsid w:val="00394581"/>
    <w:rsid w:val="00443957"/>
    <w:rsid w:val="00462268"/>
    <w:rsid w:val="004A4BB7"/>
    <w:rsid w:val="004D3B51"/>
    <w:rsid w:val="004F1F60"/>
    <w:rsid w:val="0053405E"/>
    <w:rsid w:val="00556CBD"/>
    <w:rsid w:val="006A1CB2"/>
    <w:rsid w:val="006F23BA"/>
    <w:rsid w:val="00705013"/>
    <w:rsid w:val="0074301E"/>
    <w:rsid w:val="007A10AA"/>
    <w:rsid w:val="007A1396"/>
    <w:rsid w:val="007B5FAE"/>
    <w:rsid w:val="007D431F"/>
    <w:rsid w:val="007E131B"/>
    <w:rsid w:val="008241B0"/>
    <w:rsid w:val="008315CD"/>
    <w:rsid w:val="00866E7F"/>
    <w:rsid w:val="008A0FF3"/>
    <w:rsid w:val="0092295D"/>
    <w:rsid w:val="00A65B97"/>
    <w:rsid w:val="00A917BE"/>
    <w:rsid w:val="00AD76FD"/>
    <w:rsid w:val="00B31DC8"/>
    <w:rsid w:val="00B82E63"/>
    <w:rsid w:val="00BA46E2"/>
    <w:rsid w:val="00C518F5"/>
    <w:rsid w:val="00CD2B34"/>
    <w:rsid w:val="00D55615"/>
    <w:rsid w:val="00D703FC"/>
    <w:rsid w:val="00D82B48"/>
    <w:rsid w:val="00DC23A1"/>
    <w:rsid w:val="00DC5C83"/>
    <w:rsid w:val="00E0579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 w:type="character" w:customStyle="1" w:styleId="text-smallest-bold">
    <w:name w:val="text-smallest-bold"/>
    <w:basedOn w:val="DefaultParagraphFont"/>
    <w:rsid w:val="00BA46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ntrol" Target="activeX/activeX2.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6.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ntrol" Target="activeX/activeX1.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control" Target="activeX/activeX3.xml"/><Relationship Id="rId23" Type="http://schemas.openxmlformats.org/officeDocument/2006/relationships/hyperlink" Target="https://europa.eu/europass/fr/create-your-europass-cv" TargetMode="External"/><Relationship Id="rId28"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control" Target="activeX/activeX5.xml"/><Relationship Id="rId31"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yperlink" Target="https://eur-lex.europa.eu/legal-content/FR/TXT/?uri=CELEX:32015D0444"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F8B1A50BED644491B855AAD5E5BB5A65"/>
        <w:category>
          <w:name w:val="General"/>
          <w:gallery w:val="placeholder"/>
        </w:category>
        <w:types>
          <w:type w:val="bbPlcHdr"/>
        </w:types>
        <w:behaviors>
          <w:behavior w:val="content"/>
        </w:behaviors>
        <w:guid w:val="{EDAF4945-B851-4D1D-A468-6A0BDEE8440A}"/>
      </w:docPartPr>
      <w:docPartBody>
        <w:p w:rsidR="0080090A" w:rsidRDefault="002F3311" w:rsidP="002F3311">
          <w:pPr>
            <w:pStyle w:val="F8B1A50BED644491B855AAD5E5BB5A65"/>
          </w:pPr>
          <w:r w:rsidRPr="00111AB6">
            <w:rPr>
              <w:rStyle w:val="PlaceholderText"/>
            </w:rPr>
            <w:t>Click or tap here to enter text.</w:t>
          </w:r>
        </w:p>
      </w:docPartBody>
    </w:docPart>
    <w:docPart>
      <w:docPartPr>
        <w:name w:val="2C42F4E377944586AA9AE5530817C339"/>
        <w:category>
          <w:name w:val="General"/>
          <w:gallery w:val="placeholder"/>
        </w:category>
        <w:types>
          <w:type w:val="bbPlcHdr"/>
        </w:types>
        <w:behaviors>
          <w:behavior w:val="content"/>
        </w:behaviors>
        <w:guid w:val="{516C9142-CB9D-4D4C-BC9B-DE4AEF7E8B8C}"/>
      </w:docPartPr>
      <w:docPartBody>
        <w:p w:rsidR="0080090A" w:rsidRDefault="002F3311" w:rsidP="002F3311">
          <w:pPr>
            <w:pStyle w:val="2C42F4E377944586AA9AE5530817C339"/>
          </w:pPr>
          <w:r w:rsidRPr="00111AB6">
            <w:rPr>
              <w:rStyle w:val="PlaceholderText"/>
            </w:rPr>
            <w:t>Click or tap here to enter text.</w:t>
          </w:r>
        </w:p>
      </w:docPartBody>
    </w:docPart>
    <w:docPart>
      <w:docPartPr>
        <w:name w:val="3135016B697A4952832CD72BE3715914"/>
        <w:category>
          <w:name w:val="General"/>
          <w:gallery w:val="placeholder"/>
        </w:category>
        <w:types>
          <w:type w:val="bbPlcHdr"/>
        </w:types>
        <w:behaviors>
          <w:behavior w:val="content"/>
        </w:behaviors>
        <w:guid w:val="{78AEC904-CA6E-4ADB-96FB-66CE59D20801}"/>
      </w:docPartPr>
      <w:docPartBody>
        <w:p w:rsidR="0080090A" w:rsidRDefault="002F3311" w:rsidP="002F3311">
          <w:pPr>
            <w:pStyle w:val="3135016B697A4952832CD72BE3715914"/>
          </w:pPr>
          <w:r w:rsidRPr="00111AB6">
            <w:rPr>
              <w:rStyle w:val="PlaceholderText"/>
            </w:rPr>
            <w:t>Click or tap here to enter text.</w:t>
          </w:r>
        </w:p>
      </w:docPartBody>
    </w:docPart>
    <w:docPart>
      <w:docPartPr>
        <w:name w:val="EADB17CB02DF49FD958701F3BD92A5E9"/>
        <w:category>
          <w:name w:val="General"/>
          <w:gallery w:val="placeholder"/>
        </w:category>
        <w:types>
          <w:type w:val="bbPlcHdr"/>
        </w:types>
        <w:behaviors>
          <w:behavior w:val="content"/>
        </w:behaviors>
        <w:guid w:val="{1104E0D7-001C-4430-8D05-5F8AC6C060C2}"/>
      </w:docPartPr>
      <w:docPartBody>
        <w:p w:rsidR="0080090A" w:rsidRDefault="002F3311" w:rsidP="002F3311">
          <w:pPr>
            <w:pStyle w:val="EADB17CB02DF49FD958701F3BD92A5E9"/>
          </w:pPr>
          <w:r w:rsidRPr="00BD2312">
            <w:rPr>
              <w:rStyle w:val="PlaceholderText"/>
            </w:rPr>
            <w:t>Click or tap here to enter text.</w:t>
          </w:r>
        </w:p>
      </w:docPartBody>
    </w:docPart>
    <w:docPart>
      <w:docPartPr>
        <w:name w:val="CCB89A8DDC9F4DBFBB004E50D74E3ADD"/>
        <w:category>
          <w:name w:val="General"/>
          <w:gallery w:val="placeholder"/>
        </w:category>
        <w:types>
          <w:type w:val="bbPlcHdr"/>
        </w:types>
        <w:behaviors>
          <w:behavior w:val="content"/>
        </w:behaviors>
        <w:guid w:val="{C771A9BD-39B8-46F1-B88B-B511A0943409}"/>
      </w:docPartPr>
      <w:docPartBody>
        <w:p w:rsidR="0080090A" w:rsidRDefault="002F3311" w:rsidP="002F3311">
          <w:pPr>
            <w:pStyle w:val="CCB89A8DDC9F4DBFBB004E50D74E3ADD"/>
          </w:pPr>
          <w:r w:rsidRPr="00BD2312">
            <w:rPr>
              <w:rStyle w:val="PlaceholderText"/>
            </w:rPr>
            <w:t>Click or tap here to enter text.</w:t>
          </w:r>
        </w:p>
      </w:docPartBody>
    </w:docPart>
    <w:docPart>
      <w:docPartPr>
        <w:name w:val="20380791DBC2469A8AD1DF0D4BB6F445"/>
        <w:category>
          <w:name w:val="General"/>
          <w:gallery w:val="placeholder"/>
        </w:category>
        <w:types>
          <w:type w:val="bbPlcHdr"/>
        </w:types>
        <w:behaviors>
          <w:behavior w:val="content"/>
        </w:behaviors>
        <w:guid w:val="{F190915A-E4B0-4061-868B-AAA5980D4710}"/>
      </w:docPartPr>
      <w:docPartBody>
        <w:p w:rsidR="0080090A" w:rsidRDefault="002F3311" w:rsidP="002F3311">
          <w:pPr>
            <w:pStyle w:val="20380791DBC2469A8AD1DF0D4BB6F445"/>
          </w:pPr>
          <w:r w:rsidRPr="00BD2312">
            <w:rPr>
              <w:rStyle w:val="PlaceholderText"/>
            </w:rPr>
            <w:t>Click or tap here to enter text.</w:t>
          </w:r>
        </w:p>
      </w:docPartBody>
    </w:docPart>
    <w:docPart>
      <w:docPartPr>
        <w:name w:val="DCD75534778B42538DF85AD1BEF12087"/>
        <w:category>
          <w:name w:val="General"/>
          <w:gallery w:val="placeholder"/>
        </w:category>
        <w:types>
          <w:type w:val="bbPlcHdr"/>
        </w:types>
        <w:behaviors>
          <w:behavior w:val="content"/>
        </w:behaviors>
        <w:guid w:val="{B7F0554F-A7B5-4DA2-B62B-F10DAB0D7197}"/>
      </w:docPartPr>
      <w:docPartBody>
        <w:p w:rsidR="00776149" w:rsidRDefault="0080090A" w:rsidP="0080090A">
          <w:pPr>
            <w:pStyle w:val="DCD75534778B42538DF85AD1BEF12087"/>
          </w:pPr>
          <w:r w:rsidRPr="0007110E">
            <w:rPr>
              <w:rStyle w:val="PlaceholderText"/>
              <w:bCs/>
            </w:rPr>
            <w:t>Click or tap here to enter text.</w:t>
          </w:r>
        </w:p>
      </w:docPartBody>
    </w:docPart>
    <w:docPart>
      <w:docPartPr>
        <w:name w:val="E0FC309A946D4D58BF8BB363A4BDC271"/>
        <w:category>
          <w:name w:val="General"/>
          <w:gallery w:val="placeholder"/>
        </w:category>
        <w:types>
          <w:type w:val="bbPlcHdr"/>
        </w:types>
        <w:behaviors>
          <w:behavior w:val="content"/>
        </w:behaviors>
        <w:guid w:val="{C7F769F2-F9FE-468E-B264-B659A6C7A78D}"/>
      </w:docPartPr>
      <w:docPartBody>
        <w:p w:rsidR="00776149" w:rsidRDefault="0080090A" w:rsidP="0080090A">
          <w:pPr>
            <w:pStyle w:val="E0FC309A946D4D58BF8BB363A4BDC271"/>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11B07"/>
    <w:multiLevelType w:val="multilevel"/>
    <w:tmpl w:val="1382A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12356699">
    <w:abstractNumId w:val="1"/>
  </w:num>
  <w:num w:numId="2" w16cid:durableId="6063839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F83"/>
    <w:rsid w:val="002F3311"/>
    <w:rsid w:val="00534FB6"/>
    <w:rsid w:val="00776149"/>
    <w:rsid w:val="007818B4"/>
    <w:rsid w:val="0080090A"/>
    <w:rsid w:val="008F2A96"/>
    <w:rsid w:val="00983F83"/>
    <w:rsid w:val="00B36F01"/>
    <w:rsid w:val="00CB23CA"/>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0090A"/>
    <w:rPr>
      <w:color w:val="288061"/>
    </w:rPr>
  </w:style>
  <w:style w:type="paragraph" w:customStyle="1" w:styleId="F8B1A50BED644491B855AAD5E5BB5A65">
    <w:name w:val="F8B1A50BED644491B855AAD5E5BB5A65"/>
    <w:rsid w:val="002F3311"/>
  </w:style>
  <w:style w:type="paragraph" w:customStyle="1" w:styleId="2C42F4E377944586AA9AE5530817C339">
    <w:name w:val="2C42F4E377944586AA9AE5530817C339"/>
    <w:rsid w:val="002F3311"/>
  </w:style>
  <w:style w:type="paragraph" w:customStyle="1" w:styleId="3135016B697A4952832CD72BE3715914">
    <w:name w:val="3135016B697A4952832CD72BE3715914"/>
    <w:rsid w:val="002F3311"/>
  </w:style>
  <w:style w:type="paragraph" w:customStyle="1" w:styleId="EADB17CB02DF49FD958701F3BD92A5E9">
    <w:name w:val="EADB17CB02DF49FD958701F3BD92A5E9"/>
    <w:rsid w:val="002F3311"/>
  </w:style>
  <w:style w:type="paragraph" w:customStyle="1" w:styleId="CCB89A8DDC9F4DBFBB004E50D74E3ADD">
    <w:name w:val="CCB89A8DDC9F4DBFBB004E50D74E3ADD"/>
    <w:rsid w:val="002F3311"/>
  </w:style>
  <w:style w:type="paragraph" w:customStyle="1" w:styleId="20380791DBC2469A8AD1DF0D4BB6F445">
    <w:name w:val="20380791DBC2469A8AD1DF0D4BB6F445"/>
    <w:rsid w:val="002F3311"/>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DCD75534778B42538DF85AD1BEF12087">
    <w:name w:val="DCD75534778B42538DF85AD1BEF12087"/>
    <w:rsid w:val="0080090A"/>
  </w:style>
  <w:style w:type="paragraph" w:customStyle="1" w:styleId="E0FC309A946D4D58BF8BB363A4BDC271">
    <w:name w:val="E0FC309A946D4D58BF8BB363A4BDC271"/>
    <w:rsid w:val="008009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54DD96F4-BBF0-45E7-A229-B4D6064D9A94}">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30</TotalTime>
  <Pages>4</Pages>
  <Words>1322</Words>
  <Characters>7542</Characters>
  <Application>Microsoft Office Word</Application>
  <DocSecurity>0</DocSecurity>
  <PresentationFormat>Microsoft Word 14.0</PresentationFormat>
  <Lines>62</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ALLARD Jana (HOME)</cp:lastModifiedBy>
  <cp:revision>7</cp:revision>
  <cp:lastPrinted>2023-04-18T07:01:00Z</cp:lastPrinted>
  <dcterms:created xsi:type="dcterms:W3CDTF">2023-06-29T08:25:00Z</dcterms:created>
  <dcterms:modified xsi:type="dcterms:W3CDTF">2023-12-08T14:50:00Z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