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9E095B">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9E095B">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9E095B">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9E095B">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9E095B">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9E095B"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570D43"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7FF5AFF0" w:rsidR="00377580" w:rsidRPr="00080A71" w:rsidRDefault="00570D43" w:rsidP="005F6927">
                <w:pPr>
                  <w:tabs>
                    <w:tab w:val="left" w:pos="426"/>
                  </w:tabs>
                  <w:rPr>
                    <w:bCs/>
                    <w:lang w:val="en-IE" w:eastAsia="en-GB"/>
                  </w:rPr>
                </w:pPr>
                <w:r>
                  <w:rPr>
                    <w:bCs/>
                    <w:lang w:val="fr-BE" w:eastAsia="en-GB"/>
                  </w:rPr>
                  <w:t>DG HERA-HERA.</w:t>
                </w:r>
              </w:p>
            </w:tc>
          </w:sdtContent>
        </w:sdt>
      </w:tr>
      <w:tr w:rsidR="00377580" w:rsidRPr="00570D43"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proofErr w:type="gramStart"/>
            <w:r w:rsidR="001D3EEC">
              <w:rPr>
                <w:bCs/>
                <w:lang w:val="fr-BE" w:eastAsia="en-GB"/>
              </w:rPr>
              <w:t>S</w:t>
            </w:r>
            <w:r w:rsidRPr="001D3EEC">
              <w:rPr>
                <w:bCs/>
                <w:lang w:val="fr-BE" w:eastAsia="en-GB"/>
              </w:rPr>
              <w:t>ysper:</w:t>
            </w:r>
            <w:proofErr w:type="gramEnd"/>
          </w:p>
        </w:tc>
        <w:sdt>
          <w:sdtPr>
            <w:rPr>
              <w:bCs/>
              <w:lang w:val="fr-BE" w:eastAsia="en-GB"/>
            </w:rPr>
            <w:id w:val="-686597872"/>
            <w:placeholder>
              <w:docPart w:val="60106104C58244479DA9EA116B4F1602"/>
            </w:placeholder>
          </w:sdtPr>
          <w:sdtEndPr/>
          <w:sdtContent>
            <w:tc>
              <w:tcPr>
                <w:tcW w:w="5491" w:type="dxa"/>
              </w:tcPr>
              <w:p w14:paraId="51C87C16" w14:textId="2EB672E9" w:rsidR="00377580" w:rsidRPr="00080A71" w:rsidRDefault="00570D43" w:rsidP="005F6927">
                <w:pPr>
                  <w:tabs>
                    <w:tab w:val="left" w:pos="426"/>
                  </w:tabs>
                  <w:rPr>
                    <w:bCs/>
                    <w:lang w:val="en-IE" w:eastAsia="en-GB"/>
                  </w:rPr>
                </w:pPr>
                <w:r>
                  <w:rPr>
                    <w:bCs/>
                    <w:lang w:val="fr-BE" w:eastAsia="en-GB"/>
                  </w:rPr>
                  <w:t>419931</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Personne de </w:t>
            </w:r>
            <w:proofErr w:type="gramStart"/>
            <w:r w:rsidRPr="001D3EEC">
              <w:rPr>
                <w:bCs/>
                <w:szCs w:val="24"/>
                <w:lang w:val="fr-BE" w:eastAsia="en-GB"/>
              </w:rPr>
              <w:t>contact:</w:t>
            </w:r>
            <w:proofErr w:type="gramEnd"/>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Prise de fonctions </w:t>
            </w:r>
            <w:proofErr w:type="gramStart"/>
            <w:r w:rsidRPr="001D3EEC">
              <w:rPr>
                <w:bCs/>
                <w:szCs w:val="24"/>
                <w:lang w:val="fr-BE" w:eastAsia="en-GB"/>
              </w:rPr>
              <w:t>souhaitée:</w:t>
            </w:r>
            <w:proofErr w:type="gramEnd"/>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Durée </w:t>
            </w:r>
            <w:proofErr w:type="gramStart"/>
            <w:r w:rsidRPr="001D3EEC">
              <w:rPr>
                <w:bCs/>
                <w:szCs w:val="24"/>
                <w:lang w:val="fr-BE" w:eastAsia="en-GB"/>
              </w:rPr>
              <w:t>initiale:</w:t>
            </w:r>
            <w:proofErr w:type="gramEnd"/>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 xml:space="preserve">Lieu de </w:t>
            </w:r>
            <w:proofErr w:type="gramStart"/>
            <w:r w:rsidRPr="001D3EEC">
              <w:rPr>
                <w:bCs/>
                <w:szCs w:val="24"/>
                <w:lang w:val="fr-BE" w:eastAsia="en-GB"/>
              </w:rPr>
              <w:t>détachement:</w:t>
            </w:r>
            <w:proofErr w:type="gramEnd"/>
          </w:p>
        </w:tc>
        <w:tc>
          <w:tcPr>
            <w:tcW w:w="5491" w:type="dxa"/>
          </w:tcPr>
          <w:sdt>
            <w:sdtPr>
              <w:rPr>
                <w:bCs/>
                <w:lang w:val="fr-BE" w:eastAsia="en-GB"/>
              </w:rPr>
              <w:id w:val="226507670"/>
              <w:placeholder>
                <w:docPart w:val="D8BE6C0997514348B27B45353A0FA576"/>
              </w:placeholder>
            </w:sdtPr>
            <w:sdtEndPr/>
            <w:sdtContent>
              <w:p w14:paraId="369CA7C8" w14:textId="70167DC9" w:rsidR="00377580" w:rsidRPr="00080A71" w:rsidRDefault="00570D43" w:rsidP="005F6927">
                <w:pPr>
                  <w:tabs>
                    <w:tab w:val="left" w:pos="426"/>
                  </w:tabs>
                  <w:rPr>
                    <w:bCs/>
                    <w:lang w:val="en-IE" w:eastAsia="en-GB"/>
                  </w:rPr>
                </w:pPr>
                <w:r>
                  <w:rPr>
                    <w:bCs/>
                    <w:lang w:val="fr-BE" w:eastAsia="en-GB"/>
                  </w:rPr>
                  <w:t>BURGOS GUTIERREZ Ana</w:t>
                </w:r>
              </w:p>
            </w:sdtContent>
          </w:sdt>
          <w:p w14:paraId="32DD8032" w14:textId="61688F09" w:rsidR="00377580" w:rsidRPr="001D3EEC" w:rsidRDefault="009E095B"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570D43">
                  <w:rPr>
                    <w:bCs/>
                    <w:lang w:val="fr-BE" w:eastAsia="en-GB"/>
                  </w:rPr>
                  <w:t>1</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570D43">
                      <w:rPr>
                        <w:bCs/>
                        <w:lang w:val="en-IE" w:eastAsia="en-GB"/>
                      </w:rPr>
                      <w:t>2024</w:t>
                    </w:r>
                  </w:sdtContent>
                </w:sdt>
              </w:sdtContent>
            </w:sdt>
          </w:p>
          <w:p w14:paraId="768BBE26" w14:textId="22481429" w:rsidR="00377580" w:rsidRPr="001D3EEC" w:rsidRDefault="009E095B"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570D43">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570D43">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w:t>
            </w:r>
            <w:proofErr w:type="gramStart"/>
            <w:r w:rsidR="00377580" w:rsidRPr="001D3EEC">
              <w:rPr>
                <w:bCs/>
                <w:szCs w:val="24"/>
                <w:lang w:val="fr-BE" w:eastAsia="en-GB"/>
              </w:rPr>
              <w:t>Autre:</w:t>
            </w:r>
            <w:proofErr w:type="gramEnd"/>
            <w:r w:rsidR="00377580" w:rsidRPr="001D3EEC">
              <w:rPr>
                <w:bCs/>
                <w:szCs w:val="24"/>
                <w:lang w:val="fr-BE" w:eastAsia="en-GB"/>
              </w:rPr>
              <w:t xml:space="preserv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56F81037"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2B092944"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50" type="#_x0000_t75" style="width:170.8pt;height:21.75pt" o:ole="">
                  <v:imagedata r:id="rId18" o:title=""/>
                </v:shape>
                <w:control r:id="rId19" w:name="OptionButton41" w:shapeid="_x0000_i1050"/>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9E095B"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9E095B"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9E095B"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78F1D778"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9" type="#_x0000_t75" style="width:320.65pt;height:21.75pt" o:ole="">
                  <v:imagedata r:id="rId20" o:title=""/>
                </v:shape>
                <w:control r:id="rId21" w:name="OptionButton5" w:shapeid="_x0000_i1049"/>
              </w:object>
            </w:r>
          </w:p>
        </w:tc>
      </w:tr>
      <w:tr w:rsidR="00E850B7" w:rsidRPr="00570D43"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498388EF"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51" type="#_x0000_t75" style="width:108pt;height:21.75pt" o:ole="">
                  <v:imagedata r:id="rId22" o:title=""/>
                </v:shape>
                <w:control r:id="rId23" w:name="OptionButton2" w:shapeid="_x0000_i1051"/>
              </w:object>
            </w:r>
            <w:r>
              <w:rPr>
                <w:bCs/>
                <w:szCs w:val="24"/>
                <w:lang w:val="en-GB" w:eastAsia="en-GB"/>
              </w:rPr>
              <w:object w:dxaOrig="225" w:dyaOrig="225" w14:anchorId="7A15FAEE">
                <v:shape id="_x0000_i1052" type="#_x0000_t75" style="width:108pt;height:21.75pt" o:ole="">
                  <v:imagedata r:id="rId24" o:title=""/>
                </v:shape>
                <w:control r:id="rId25" w:name="OptionButton3" w:shapeid="_x0000_i1052"/>
              </w:object>
            </w:r>
          </w:p>
          <w:p w14:paraId="63DD2FA8" w14:textId="5E356277" w:rsidR="006B47B6" w:rsidRPr="0007110E" w:rsidRDefault="00BF389A" w:rsidP="00DE0E7F">
            <w:pPr>
              <w:tabs>
                <w:tab w:val="left" w:pos="426"/>
              </w:tabs>
              <w:spacing w:before="120" w:after="120"/>
              <w:rPr>
                <w:bCs/>
                <w:lang w:val="en-IE" w:eastAsia="en-GB"/>
              </w:rPr>
            </w:pPr>
            <w:r w:rsidRPr="00570D43">
              <w:rPr>
                <w:bCs/>
                <w:lang w:val="en-IE" w:eastAsia="en-GB"/>
              </w:rPr>
              <w:t>Date limite pour postuler</w:t>
            </w:r>
            <w:r>
              <w:rPr>
                <w:bCs/>
                <w:lang w:val="en-IE" w:eastAsia="en-GB"/>
              </w:rPr>
              <w:t xml:space="preserve">: </w:t>
            </w:r>
            <w:sdt>
              <w:sdtPr>
                <w:rPr>
                  <w:bCs/>
                  <w:lang w:val="en-IE" w:eastAsia="en-GB"/>
                </w:rPr>
                <w:id w:val="319154040"/>
                <w:placeholder>
                  <w:docPart w:val="D33812E3C570400484B558C421C8A64E"/>
                </w:placeholder>
                <w:showingPlcHdr/>
                <w:date>
                  <w:dateFormat w:val="dd-MM-yyyy"/>
                  <w:lid w:val="fr-BE"/>
                  <w:storeMappedDataAs w:val="dateTime"/>
                  <w:calendar w:val="gregorian"/>
                </w:date>
              </w:sdtPr>
              <w:sdtEndPr/>
              <w:sdtContent>
                <w:r w:rsidRPr="00BF389A">
                  <w:rPr>
                    <w:rStyle w:val="PlaceholderText"/>
                    <w:lang w:val="en-IE"/>
                  </w:rPr>
                  <w:t>Click or tap to enter a date.</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23C099C" w14:textId="77777777" w:rsidR="00570D43" w:rsidRPr="00570D43" w:rsidRDefault="00570D43" w:rsidP="00570D43">
          <w:pPr>
            <w:rPr>
              <w:lang w:val="fr-BE" w:eastAsia="en-GB"/>
            </w:rPr>
          </w:pPr>
          <w:r w:rsidRPr="00570D43">
            <w:rPr>
              <w:lang w:val="fr-BE" w:eastAsia="en-GB"/>
            </w:rPr>
            <w:t xml:space="preserve">L’Autorité européenne de préparation et de réaction en cas d’urgence sanitaire (HERA) est un service de la Commission qui s’emploie à améliorer la préparation et la réaction aux menaces transfrontières graves dans le domaine des contre-mesures médicales, notamment </w:t>
          </w:r>
          <w:proofErr w:type="gramStart"/>
          <w:r w:rsidRPr="00570D43">
            <w:rPr>
              <w:lang w:val="fr-BE" w:eastAsia="en-GB"/>
            </w:rPr>
            <w:t>en:</w:t>
          </w:r>
          <w:proofErr w:type="gramEnd"/>
          <w:r w:rsidRPr="00570D43">
            <w:rPr>
              <w:lang w:val="fr-BE" w:eastAsia="en-GB"/>
            </w:rPr>
            <w:t xml:space="preserve"> </w:t>
          </w:r>
        </w:p>
        <w:p w14:paraId="24496510" w14:textId="77777777" w:rsidR="00570D43" w:rsidRPr="00570D43" w:rsidRDefault="00570D43" w:rsidP="00570D43">
          <w:pPr>
            <w:rPr>
              <w:lang w:val="fr-BE" w:eastAsia="en-GB"/>
            </w:rPr>
          </w:pPr>
          <w:r w:rsidRPr="00570D43">
            <w:rPr>
              <w:lang w:val="fr-BE" w:eastAsia="en-GB"/>
            </w:rPr>
            <w:lastRenderedPageBreak/>
            <w:t xml:space="preserve">• renforcer la coordination de la sécurité sanitaire au sein de l’Union en période de préparation et de réaction aux crises, et réunir les États membres, l’industrie et les parties prenantes concernées dans un effort </w:t>
          </w:r>
          <w:proofErr w:type="gramStart"/>
          <w:r w:rsidRPr="00570D43">
            <w:rPr>
              <w:lang w:val="fr-BE" w:eastAsia="en-GB"/>
            </w:rPr>
            <w:t>commun;</w:t>
          </w:r>
          <w:proofErr w:type="gramEnd"/>
          <w:r w:rsidRPr="00570D43">
            <w:rPr>
              <w:lang w:val="fr-BE" w:eastAsia="en-GB"/>
            </w:rPr>
            <w:t xml:space="preserve"> </w:t>
          </w:r>
        </w:p>
        <w:p w14:paraId="2EB6E3EA" w14:textId="77777777" w:rsidR="00570D43" w:rsidRPr="00570D43" w:rsidRDefault="00570D43" w:rsidP="00570D43">
          <w:pPr>
            <w:rPr>
              <w:lang w:val="fr-BE" w:eastAsia="en-GB"/>
            </w:rPr>
          </w:pPr>
          <w:r w:rsidRPr="00570D43">
            <w:rPr>
              <w:lang w:val="fr-BE" w:eastAsia="en-GB"/>
            </w:rPr>
            <w:t xml:space="preserve">• remédier aux vulnérabilités et aux dépendances stratégiques au sein de l’Union liées au développement, à la production, à l’acquisition, à la constitution de stocks et à la distribution de contre-mesures </w:t>
          </w:r>
          <w:proofErr w:type="gramStart"/>
          <w:r w:rsidRPr="00570D43">
            <w:rPr>
              <w:lang w:val="fr-BE" w:eastAsia="en-GB"/>
            </w:rPr>
            <w:t>médicales;</w:t>
          </w:r>
          <w:proofErr w:type="gramEnd"/>
          <w:r w:rsidRPr="00570D43">
            <w:rPr>
              <w:lang w:val="fr-BE" w:eastAsia="en-GB"/>
            </w:rPr>
            <w:t xml:space="preserve"> </w:t>
          </w:r>
        </w:p>
        <w:p w14:paraId="18140A21" w14:textId="39525E53" w:rsidR="001A0074" w:rsidRPr="00570D43" w:rsidRDefault="00570D43" w:rsidP="00570D43">
          <w:pPr>
            <w:rPr>
              <w:lang w:val="fr-BE" w:eastAsia="en-GB"/>
            </w:rPr>
          </w:pPr>
          <w:r w:rsidRPr="00570D43">
            <w:rPr>
              <w:lang w:val="fr-BE" w:eastAsia="en-GB"/>
            </w:rPr>
            <w:t>• contribuer au renforcement de l’architecture mondiale de préparation et de réaction aux situations d’urgence sanitaire.</w:t>
          </w:r>
        </w:p>
      </w:sdtContent>
    </w:sdt>
    <w:p w14:paraId="30B422AA" w14:textId="77777777" w:rsidR="00301CA3" w:rsidRPr="00570D43"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25CF2C75" w14:textId="77777777" w:rsidR="00570D43" w:rsidRPr="00570D43" w:rsidRDefault="00570D43" w:rsidP="00570D43">
          <w:pPr>
            <w:rPr>
              <w:lang w:val="fr-BE" w:eastAsia="en-GB"/>
            </w:rPr>
          </w:pPr>
          <w:r w:rsidRPr="00570D43">
            <w:rPr>
              <w:lang w:val="fr-BE" w:eastAsia="en-GB"/>
            </w:rPr>
            <w:t xml:space="preserve">Nous recherchons un professionnel hautement motivé et qualifié pour rejoindre notre équipe en tant qu’expert national en matière de surveillance innovante. En tant qu’expert national, vous jouerez un rôle essentiel pour soutenir les fonctions de collecte de renseignements et d’innovation, en veillant à ce que les produits médicaux pertinents pour la préparation et la réaction aux crises sanitaires puissent être disponibles et accessibles. L’expert national participera aux tâches </w:t>
          </w:r>
          <w:proofErr w:type="gramStart"/>
          <w:r w:rsidRPr="00570D43">
            <w:rPr>
              <w:lang w:val="fr-BE" w:eastAsia="en-GB"/>
            </w:rPr>
            <w:t>suivantes:</w:t>
          </w:r>
          <w:proofErr w:type="gramEnd"/>
          <w:r w:rsidRPr="00570D43">
            <w:rPr>
              <w:lang w:val="fr-BE" w:eastAsia="en-GB"/>
            </w:rPr>
            <w:t xml:space="preserve"> </w:t>
          </w:r>
        </w:p>
        <w:p w14:paraId="17E93B47" w14:textId="77777777" w:rsidR="00570D43" w:rsidRPr="00570D43" w:rsidRDefault="00570D43" w:rsidP="00570D43">
          <w:pPr>
            <w:rPr>
              <w:lang w:val="fr-BE" w:eastAsia="en-GB"/>
            </w:rPr>
          </w:pPr>
          <w:r w:rsidRPr="00570D43">
            <w:rPr>
              <w:lang w:val="fr-BE" w:eastAsia="en-GB"/>
            </w:rPr>
            <w:t xml:space="preserve">• soutenir le développement et la mise en œuvre des activités de l’HERA en matière de surveillance des eaux </w:t>
          </w:r>
          <w:proofErr w:type="gramStart"/>
          <w:r w:rsidRPr="00570D43">
            <w:rPr>
              <w:lang w:val="fr-BE" w:eastAsia="en-GB"/>
            </w:rPr>
            <w:t>usées;</w:t>
          </w:r>
          <w:proofErr w:type="gramEnd"/>
        </w:p>
        <w:p w14:paraId="6993E42A" w14:textId="77777777" w:rsidR="00570D43" w:rsidRPr="00570D43" w:rsidRDefault="00570D43" w:rsidP="00570D43">
          <w:pPr>
            <w:rPr>
              <w:lang w:val="fr-BE" w:eastAsia="en-GB"/>
            </w:rPr>
          </w:pPr>
          <w:r w:rsidRPr="00570D43">
            <w:rPr>
              <w:lang w:val="fr-BE" w:eastAsia="en-GB"/>
            </w:rPr>
            <w:t xml:space="preserve">• soutenir la mise en œuvre du projet DURABLE, un réseau de laboratoires axé sur l’identification des menaces pour la santé au niveau mondial, réaliser des études ciblées pour obtenir des renseignements supplémentaires et mettre au point des contre-mesures médicales innovantes. </w:t>
          </w:r>
        </w:p>
        <w:p w14:paraId="69A50323" w14:textId="77777777" w:rsidR="00570D43" w:rsidRPr="00570D43" w:rsidRDefault="00570D43" w:rsidP="00570D43">
          <w:pPr>
            <w:rPr>
              <w:lang w:val="fr-BE" w:eastAsia="en-GB"/>
            </w:rPr>
          </w:pPr>
          <w:r w:rsidRPr="00570D43">
            <w:rPr>
              <w:lang w:val="fr-BE" w:eastAsia="en-GB"/>
            </w:rPr>
            <w:t xml:space="preserve">• fournir des informations exploitables pour la prise de décision en facilitant la traduction des données scientifiques en recommandations </w:t>
          </w:r>
          <w:proofErr w:type="gramStart"/>
          <w:r w:rsidRPr="00570D43">
            <w:rPr>
              <w:lang w:val="fr-BE" w:eastAsia="en-GB"/>
            </w:rPr>
            <w:t>politiques;</w:t>
          </w:r>
          <w:proofErr w:type="gramEnd"/>
        </w:p>
        <w:p w14:paraId="7A76346C" w14:textId="77777777" w:rsidR="00570D43" w:rsidRPr="00570D43" w:rsidRDefault="00570D43" w:rsidP="00570D43">
          <w:pPr>
            <w:rPr>
              <w:lang w:val="fr-BE" w:eastAsia="en-GB"/>
            </w:rPr>
          </w:pPr>
          <w:r w:rsidRPr="00570D43">
            <w:rPr>
              <w:lang w:val="fr-BE" w:eastAsia="en-GB"/>
            </w:rPr>
            <w:t>• assurer un suivi régulier de l’évolution récente de l’espace de surveillance des eaux usées à l’échelle mondiale, en mettant l’accent sur la santé publique (par exemple, les nouvelles technologies, les nouvelles initiatives, les nouvelles publications scientifiques</w:t>
          </w:r>
          <w:proofErr w:type="gramStart"/>
          <w:r w:rsidRPr="00570D43">
            <w:rPr>
              <w:lang w:val="fr-BE" w:eastAsia="en-GB"/>
            </w:rPr>
            <w:t>);</w:t>
          </w:r>
          <w:proofErr w:type="gramEnd"/>
          <w:r w:rsidRPr="00570D43">
            <w:rPr>
              <w:lang w:val="fr-BE" w:eastAsia="en-GB"/>
            </w:rPr>
            <w:t xml:space="preserve"> </w:t>
          </w:r>
        </w:p>
        <w:p w14:paraId="23C603DB" w14:textId="77777777" w:rsidR="00570D43" w:rsidRPr="00570D43" w:rsidRDefault="00570D43" w:rsidP="00570D43">
          <w:pPr>
            <w:rPr>
              <w:lang w:val="fr-BE" w:eastAsia="en-GB"/>
            </w:rPr>
          </w:pPr>
          <w:r w:rsidRPr="00570D43">
            <w:rPr>
              <w:lang w:val="fr-BE" w:eastAsia="en-GB"/>
            </w:rPr>
            <w:t>• assurer un suivi régulier de l’évolution récente de l’identification des menaces pour la santé à l’échelle mondiale et des contre-mesures médicales pour y faire face (par exemple, les nouvelles technologies, les nouvelles initiatives, les nouvelles publications scientifiques).</w:t>
          </w:r>
        </w:p>
        <w:p w14:paraId="7E8E9C55" w14:textId="77777777" w:rsidR="00570D43" w:rsidRPr="00570D43" w:rsidRDefault="00570D43" w:rsidP="00570D43">
          <w:pPr>
            <w:rPr>
              <w:lang w:val="fr-BE" w:eastAsia="en-GB"/>
            </w:rPr>
          </w:pPr>
          <w:r w:rsidRPr="00570D43">
            <w:rPr>
              <w:lang w:val="fr-BE" w:eastAsia="en-GB"/>
            </w:rPr>
            <w:t>• participer et coordonner des réunions et des contacts avec les services internes de la Commission et les parties prenantes externes, telles que les États membres et les organisations internationales.</w:t>
          </w:r>
        </w:p>
        <w:p w14:paraId="3B1D2FA2" w14:textId="2C84A4D7" w:rsidR="001A0074" w:rsidRPr="00570D43" w:rsidRDefault="00570D43" w:rsidP="00570D43">
          <w:pPr>
            <w:rPr>
              <w:lang w:val="fr-BE" w:eastAsia="en-GB"/>
            </w:rPr>
          </w:pPr>
          <w:r w:rsidRPr="00570D43">
            <w:rPr>
              <w:lang w:val="fr-BE" w:eastAsia="en-GB"/>
            </w:rPr>
            <w:t>Dans cette fonction, l’expert national apportera un soutien scientifique et stratégique, mais n’exercera aucune activité en laboratoire</w:t>
          </w:r>
          <w:r>
            <w:rPr>
              <w:lang w:val="fr-BE" w:eastAsia="en-GB"/>
            </w:rPr>
            <w:t>.</w:t>
          </w:r>
        </w:p>
      </w:sdtContent>
    </w:sdt>
    <w:p w14:paraId="3D69C09B" w14:textId="77777777" w:rsidR="00301CA3" w:rsidRPr="00570D43"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sdt>
          <w:sdtPr>
            <w:rPr>
              <w:lang w:val="en-US" w:eastAsia="en-GB"/>
            </w:rPr>
            <w:id w:val="-209197804"/>
            <w:placeholder>
              <w:docPart w:val="A12E1BC7211845BE9A3A04F5A205C9F6"/>
            </w:placeholder>
          </w:sdtPr>
          <w:sdtContent>
            <w:p w14:paraId="6BF02A4A" w14:textId="77777777" w:rsidR="009E095B" w:rsidRDefault="009E095B" w:rsidP="009E095B">
              <w:r>
                <w:t>Idéalement, le poste requiert une combinaison de connaissances scientifiques et politiques et d’expérience. D’excellentes capacités de communication tant à l’oral qu’à l’écrit en anglais sont essentielles. Il sera essentiel d’avoir la capacité de comprendre le domaine de la crise sanitaire et de la préparation lié aux menaces prioritaires de l’HERA et de traduire des données scientifiques en recommandations politiques. L’HERA gère les crises et, par conséquent, la flexibilité et la résilience sont nécessaires. Le travail pendant le week-end peut être nécessaire en temps de crise.</w:t>
              </w:r>
            </w:p>
            <w:p w14:paraId="779356FC" w14:textId="77777777" w:rsidR="009E095B" w:rsidRDefault="009E095B" w:rsidP="009E095B">
              <w:r>
                <w:t>Idéalement, le candidat devra posséder une combinaison des compétences suivantes:</w:t>
              </w:r>
            </w:p>
            <w:p w14:paraId="6A7CF65C" w14:textId="77777777" w:rsidR="009E095B" w:rsidRDefault="009E095B" w:rsidP="009E095B">
              <w:r>
                <w:t xml:space="preserve">• Connaissances scientifiques telles que les sciences de l’environnement, la santé publique, l’ingénierie, la biologie, l’analyse de données ou d’autres domaines pertinents, avec une expertise démontrable en matière de techniques et de politiques de surveillance, en mettant l’accent sur la surveillance des eaux usées ou l’innovation dans le domaine de la surveillance clinique ou des contre-mesures médicales. </w:t>
              </w:r>
            </w:p>
            <w:p w14:paraId="57040827" w14:textId="77777777" w:rsidR="009E095B" w:rsidRDefault="009E095B" w:rsidP="009E095B">
              <w:r>
                <w:t>• Expérience de l’analyse et de l’interprétation des données.</w:t>
              </w:r>
            </w:p>
            <w:p w14:paraId="50B9AD1D" w14:textId="77777777" w:rsidR="009E095B" w:rsidRDefault="009E095B" w:rsidP="009E095B">
              <w:r>
                <w:t>• Une excellente compréhension de la réglementation et des normes de conformité en matière de santé publique et/ou de recherche.</w:t>
              </w:r>
            </w:p>
            <w:p w14:paraId="7E330F6B" w14:textId="77777777" w:rsidR="009E095B" w:rsidRDefault="009E095B" w:rsidP="009E095B">
              <w:r>
                <w:t>• Excellentes compétences en matière d’organisation et de gestion du temps, capables de gérer des tâches et priorités multiples.</w:t>
              </w:r>
            </w:p>
            <w:p w14:paraId="07E36C91" w14:textId="77777777" w:rsidR="009E095B" w:rsidRDefault="009E095B" w:rsidP="009E095B">
              <w:r>
                <w:t xml:space="preserve">• La résolution de problèmes et la capacité à faire des choses, ainsi qu’un bon œil pour les détails. </w:t>
              </w:r>
            </w:p>
            <w:p w14:paraId="3AC8B158" w14:textId="77777777" w:rsidR="009E095B" w:rsidRDefault="009E095B" w:rsidP="009E095B">
              <w:pPr>
                <w:rPr>
                  <w:lang w:val="en-US" w:eastAsia="en-GB"/>
                </w:rPr>
              </w:pPr>
              <w:r>
                <w:t>• Compétences efficaces en matière de négociation, de communication et de relations interpersonnelles, capables de travailler de manière collaborative dans un environnement d’équipe.</w:t>
              </w:r>
            </w:p>
          </w:sdtContent>
        </w:sdt>
        <w:p w14:paraId="7E409EA7" w14:textId="40485F6D" w:rsidR="001A0074" w:rsidRPr="00017FBA" w:rsidRDefault="009E095B" w:rsidP="0053405E">
          <w:pPr>
            <w:pStyle w:val="ListNumber"/>
            <w:numPr>
              <w:ilvl w:val="0"/>
              <w:numId w:val="0"/>
            </w:numPr>
            <w:rPr>
              <w:lang w:val="en-IE" w:eastAsia="en-GB"/>
            </w:rPr>
          </w:pPr>
        </w:p>
      </w:sdtContent>
    </w:sdt>
    <w:p w14:paraId="5D76C15C" w14:textId="77777777" w:rsidR="00F65CC2" w:rsidRPr="00017FBA" w:rsidRDefault="00F65CC2" w:rsidP="00377580">
      <w:pPr>
        <w:rPr>
          <w:b/>
          <w:lang w:val="en-I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 xml:space="preserve">est un </w:t>
      </w:r>
      <w:r w:rsidR="00866E7F">
        <w:rPr>
          <w:lang w:val="fr-BE" w:eastAsia="en-GB"/>
        </w:rPr>
        <w:lastRenderedPageBreak/>
        <w:t>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lastRenderedPageBreak/>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570D43"/>
    <w:rsid w:val="006A1CB2"/>
    <w:rsid w:val="006B47B6"/>
    <w:rsid w:val="006F23BA"/>
    <w:rsid w:val="0074301E"/>
    <w:rsid w:val="007A10AA"/>
    <w:rsid w:val="007A1396"/>
    <w:rsid w:val="007B5FAE"/>
    <w:rsid w:val="007E131B"/>
    <w:rsid w:val="007E4F35"/>
    <w:rsid w:val="008241B0"/>
    <w:rsid w:val="008315CD"/>
    <w:rsid w:val="00866E7F"/>
    <w:rsid w:val="008A0FF3"/>
    <w:rsid w:val="0092295D"/>
    <w:rsid w:val="009E095B"/>
    <w:rsid w:val="00A65B97"/>
    <w:rsid w:val="00A917BE"/>
    <w:rsid w:val="00B31DC8"/>
    <w:rsid w:val="00BF389A"/>
    <w:rsid w:val="00C518F5"/>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E87C84" w:rsidRDefault="00F00294" w:rsidP="00F00294">
          <w:pPr>
            <w:pStyle w:val="D33812E3C570400484B558C421C8A64E"/>
          </w:pPr>
          <w:r w:rsidRPr="003D4996">
            <w:rPr>
              <w:rStyle w:val="PlaceholderText"/>
            </w:rPr>
            <w:t>Click or tap to enter a date.</w:t>
          </w:r>
        </w:p>
      </w:docPartBody>
    </w:docPart>
    <w:docPart>
      <w:docPartPr>
        <w:name w:val="A12E1BC7211845BE9A3A04F5A205C9F6"/>
        <w:category>
          <w:name w:val="General"/>
          <w:gallery w:val="placeholder"/>
        </w:category>
        <w:types>
          <w:type w:val="bbPlcHdr"/>
        </w:types>
        <w:behaviors>
          <w:behavior w:val="content"/>
        </w:behaviors>
        <w:guid w:val="{3067DB8D-11B1-45AA-98FE-C3BEB2A132BC}"/>
      </w:docPartPr>
      <w:docPartBody>
        <w:p w:rsidR="00000000" w:rsidRDefault="00E87C84" w:rsidP="00E87C84">
          <w:pPr>
            <w:pStyle w:val="A12E1BC7211845BE9A3A04F5A205C9F6"/>
          </w:pPr>
          <w:r>
            <w:rPr>
              <w:rStyle w:val="PlaceholderText"/>
            </w:rPr>
            <w:t>Cliquer ou toucher ici pour introduire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E87C84"/>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87C8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A2552468EB304936BC4CE1CD5986B292">
    <w:name w:val="A2552468EB304936BC4CE1CD5986B292"/>
    <w:rsid w:val="00E87C84"/>
  </w:style>
  <w:style w:type="paragraph" w:customStyle="1" w:styleId="A12E1BC7211845BE9A3A04F5A205C9F6">
    <w:name w:val="A12E1BC7211845BE9A3A04F5A205C9F6"/>
    <w:rsid w:val="00E87C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customXml/itemProps4.xml><?xml version="1.0" encoding="utf-8"?>
<ds:datastoreItem xmlns:ds="http://schemas.openxmlformats.org/officeDocument/2006/customXml" ds:itemID="{0FE24155-2102-4D0B-801C-6C578ADF1CE6}">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5.xml><?xml version="1.0" encoding="utf-8"?>
<ds:datastoreItem xmlns:ds="http://schemas.openxmlformats.org/officeDocument/2006/customXml" ds:itemID="{594F23C0-C9F5-4BF4-B4D3-740274A98906}">
  <ds:schemaRefs>
    <ds:schemaRef ds:uri="http://schemas.microsoft.com/sharepoint/v3/contenttype/forms"/>
  </ds:schemaRefs>
</ds:datastoreItem>
</file>

<file path=customXml/itemProps6.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24</TotalTime>
  <Pages>5</Pages>
  <Words>1450</Words>
  <Characters>8266</Characters>
  <Application>Microsoft Office Word</Application>
  <DocSecurity>0</DocSecurity>
  <PresentationFormat>Microsoft Word 14.0</PresentationFormat>
  <Lines>68</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DURAGIC Jelena (HERA)</cp:lastModifiedBy>
  <cp:revision>6</cp:revision>
  <cp:lastPrinted>2023-04-18T07:01:00Z</cp:lastPrinted>
  <dcterms:created xsi:type="dcterms:W3CDTF">2023-05-26T09:00:00Z</dcterms:created>
  <dcterms:modified xsi:type="dcterms:W3CDTF">2023-11-30T07:39:00Z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