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E65079">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E65079">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E65079">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E65079">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E65079">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E65079"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A65B9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0500E7A8" w:rsidR="00377580" w:rsidRPr="002F606B" w:rsidRDefault="002F606B" w:rsidP="002F606B">
                <w:pPr>
                  <w:rPr>
                    <w:bCs/>
                    <w:lang w:val="fr-BE" w:eastAsia="en-GB"/>
                  </w:rPr>
                </w:pPr>
                <w:r>
                  <w:rPr>
                    <w:lang w:eastAsia="en-GB"/>
                  </w:rPr>
                  <w:t>FISMA- C2</w:t>
                </w:r>
              </w:p>
            </w:tc>
          </w:sdtContent>
        </w:sdt>
      </w:tr>
      <w:tr w:rsidR="00377580" w:rsidRPr="002F606B"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3D7C6DD1" w:rsidR="00377580" w:rsidRPr="00080A71" w:rsidRDefault="00E65079" w:rsidP="005F6927">
                <w:pPr>
                  <w:tabs>
                    <w:tab w:val="left" w:pos="426"/>
                  </w:tabs>
                  <w:rPr>
                    <w:bCs/>
                    <w:lang w:val="en-IE" w:eastAsia="en-GB"/>
                  </w:rPr>
                </w:pPr>
                <w:r>
                  <w:rPr>
                    <w:bCs/>
                    <w:lang w:val="fr-BE" w:eastAsia="en-GB"/>
                  </w:rPr>
                  <w:t>68447</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C02C405" w14:textId="501C8107" w:rsidR="002F606B" w:rsidRPr="00784D8F" w:rsidRDefault="002F606B" w:rsidP="002F606B">
                <w:r>
                  <w:t>Jennifer Robertson</w:t>
                </w:r>
              </w:p>
              <w:p w14:paraId="369CA7C8" w14:textId="5126C02B" w:rsidR="00377580" w:rsidRPr="00080A71" w:rsidRDefault="00E65079" w:rsidP="005F6927">
                <w:pPr>
                  <w:tabs>
                    <w:tab w:val="left" w:pos="426"/>
                  </w:tabs>
                  <w:rPr>
                    <w:bCs/>
                    <w:lang w:val="en-IE" w:eastAsia="en-GB"/>
                  </w:rPr>
                </w:pPr>
              </w:p>
            </w:sdtContent>
          </w:sdt>
          <w:p w14:paraId="32DD8032" w14:textId="7CE8E4B3" w:rsidR="00377580" w:rsidRPr="001D3EEC" w:rsidRDefault="00E65079"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77580" w:rsidRPr="001D3EEC">
                  <w:rPr>
                    <w:bCs/>
                    <w:lang w:val="fr-BE" w:eastAsia="en-GB"/>
                  </w:rPr>
                  <w:t>…</w:t>
                </w:r>
                <w:r>
                  <w:rPr>
                    <w:bCs/>
                    <w:lang w:val="fr-BE" w:eastAsia="en-GB"/>
                  </w:rPr>
                  <w:t>2ème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Pr>
                        <w:bCs/>
                        <w:lang w:val="en-IE" w:eastAsia="en-GB"/>
                      </w:rPr>
                      <w:t>2024</w:t>
                    </w:r>
                  </w:sdtContent>
                </w:sdt>
              </w:sdtContent>
            </w:sdt>
          </w:p>
          <w:p w14:paraId="768BBE26" w14:textId="0F23A4EB" w:rsidR="00377580" w:rsidRPr="001D3EEC" w:rsidRDefault="00E65079"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377580" w:rsidRPr="001D3EEC">
                  <w:rPr>
                    <w:bCs/>
                    <w:lang w:val="fr-BE" w:eastAsia="en-GB"/>
                  </w:rPr>
                  <w:t>…</w:t>
                </w:r>
                <w:r w:rsidR="002F606B">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2F606B">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0915A8A6" w:rsidR="00E850B7" w:rsidRPr="0007110E" w:rsidRDefault="00E850B7" w:rsidP="00BC2C0C">
            <w:pPr>
              <w:tabs>
                <w:tab w:val="left" w:pos="426"/>
              </w:tabs>
              <w:spacing w:before="120"/>
              <w:rPr>
                <w:bCs/>
                <w:lang w:val="en-IE" w:eastAsia="en-GB"/>
              </w:rPr>
            </w:pPr>
            <w:r>
              <w:rPr>
                <w:bCs/>
                <w:szCs w:val="24"/>
                <w:lang w:val="en-GB" w:eastAsia="en-GB"/>
              </w:rPr>
              <w:object w:dxaOrig="9108" w:dyaOrig="6756"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1" o:title=""/>
                </v:shape>
                <w:control r:id="rId12" w:name="OptionButton6" w:shapeid="_x0000_i1037"/>
              </w:object>
            </w:r>
            <w:r>
              <w:rPr>
                <w:bCs/>
                <w:szCs w:val="24"/>
                <w:lang w:val="en-GB" w:eastAsia="en-GB"/>
              </w:rPr>
              <w:object w:dxaOrig="9108" w:dyaOrig="6756" w14:anchorId="70119E70">
                <v:shape id="_x0000_i1039" type="#_x0000_t75" style="width:108pt;height:21.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4C4C7DA6" w:rsidR="00A65B97" w:rsidRDefault="00A65B97" w:rsidP="00A65B97">
            <w:pPr>
              <w:tabs>
                <w:tab w:val="left" w:pos="426"/>
              </w:tabs>
              <w:contextualSpacing/>
              <w:rPr>
                <w:bCs/>
                <w:szCs w:val="24"/>
                <w:lang w:eastAsia="en-GB"/>
              </w:rPr>
            </w:pPr>
            <w:r>
              <w:rPr>
                <w:bCs/>
                <w:szCs w:val="24"/>
                <w:lang w:val="en-GB" w:eastAsia="en-GB"/>
              </w:rPr>
              <w:object w:dxaOrig="9108" w:dyaOrig="6756"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E65079"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E65079"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E65079"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65C0044C" w:rsidR="00A65B97" w:rsidRPr="001D3EEC" w:rsidRDefault="00A65B97" w:rsidP="00A65B97">
            <w:pPr>
              <w:tabs>
                <w:tab w:val="left" w:pos="426"/>
              </w:tabs>
              <w:rPr>
                <w:bCs/>
                <w:szCs w:val="24"/>
                <w:lang w:val="fr-BE" w:eastAsia="en-GB"/>
              </w:rPr>
            </w:pPr>
            <w:r>
              <w:rPr>
                <w:bCs/>
                <w:szCs w:val="24"/>
                <w:lang w:val="en-GB" w:eastAsia="en-GB"/>
              </w:rPr>
              <w:object w:dxaOrig="9108" w:dyaOrig="6756"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5C578E23" w:rsidR="00E850B7" w:rsidRPr="0007110E" w:rsidRDefault="00E850B7" w:rsidP="00DE0E7F">
            <w:pPr>
              <w:tabs>
                <w:tab w:val="left" w:pos="426"/>
              </w:tabs>
              <w:spacing w:before="120" w:after="120"/>
              <w:rPr>
                <w:bCs/>
                <w:lang w:val="en-IE" w:eastAsia="en-GB"/>
              </w:rPr>
            </w:pPr>
            <w:r>
              <w:rPr>
                <w:bCs/>
                <w:szCs w:val="24"/>
                <w:lang w:val="en-GB" w:eastAsia="en-GB"/>
              </w:rPr>
              <w:object w:dxaOrig="9108" w:dyaOrig="6756" w14:anchorId="4F9AA0C1">
                <v:shape id="_x0000_i1045" type="#_x0000_t75" style="width:108pt;height:21.5pt" o:ole="">
                  <v:imagedata r:id="rId19" o:title=""/>
                </v:shape>
                <w:control r:id="rId20" w:name="OptionButton2" w:shapeid="_x0000_i1045"/>
              </w:object>
            </w:r>
            <w:r>
              <w:rPr>
                <w:bCs/>
                <w:szCs w:val="24"/>
                <w:lang w:val="en-GB" w:eastAsia="en-GB"/>
              </w:rPr>
              <w:object w:dxaOrig="9108" w:dyaOrig="6756" w14:anchorId="7A15FAEE">
                <v:shape id="_x0000_i1047" type="#_x0000_t75" style="width:108pt;height:21.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237DFEF4" w14:textId="77777777" w:rsidR="002F606B" w:rsidRPr="00784D8F" w:rsidRDefault="002F606B" w:rsidP="002F606B">
          <w:r w:rsidRPr="00784D8F">
            <w:t>L’unité infrastructures des marchés financiers au sein de la direction générale de la stabilité financière, des services financiers et de l’Union des marchés de capitaux de la Commission européenne souhaite recruter un expert national détaché un expert national détaché en provenance d’une des autorités des États membres responsable du secteur financier.</w:t>
          </w:r>
        </w:p>
        <w:p w14:paraId="33AAAB50" w14:textId="77777777" w:rsidR="002F606B" w:rsidRPr="00784D8F" w:rsidRDefault="002F606B" w:rsidP="002F606B"/>
        <w:p w14:paraId="18140A21" w14:textId="1898557C" w:rsidR="001A0074" w:rsidRPr="00080A71" w:rsidRDefault="00E65079" w:rsidP="001A0074">
          <w:pPr>
            <w:rPr>
              <w:lang w:val="en-IE" w:eastAsia="en-GB"/>
            </w:rPr>
          </w:pPr>
        </w:p>
      </w:sdtContent>
    </w:sdt>
    <w:p w14:paraId="30B422AA" w14:textId="77777777" w:rsidR="00301CA3" w:rsidRPr="00080A71"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7DB5BAB7" w14:textId="77777777" w:rsidR="00E65079" w:rsidRDefault="002F606B" w:rsidP="002F606B">
          <w:r w:rsidRPr="00784D8F">
            <w:t xml:space="preserve">Les domaines de responsabilité porteront notamment sur un ou plusieurs des thèmes suivants: </w:t>
          </w:r>
        </w:p>
        <w:p w14:paraId="71A52773" w14:textId="77777777" w:rsidR="00E65079" w:rsidRDefault="002F606B" w:rsidP="00E65079">
          <w:pPr>
            <w:pStyle w:val="ListParagraph"/>
            <w:numPr>
              <w:ilvl w:val="0"/>
              <w:numId w:val="26"/>
            </w:numPr>
          </w:pPr>
          <w:r w:rsidRPr="00784D8F">
            <w:t xml:space="preserve">analyse des conditions de marchés et de leur évolution, </w:t>
          </w:r>
        </w:p>
        <w:p w14:paraId="6E3F7BF7" w14:textId="3DB8B283" w:rsidR="002F606B" w:rsidRDefault="002F606B" w:rsidP="00E65079">
          <w:pPr>
            <w:pStyle w:val="ListParagraph"/>
            <w:numPr>
              <w:ilvl w:val="0"/>
              <w:numId w:val="26"/>
            </w:numPr>
          </w:pPr>
          <w:r w:rsidRPr="00784D8F">
            <w:t>appui  au travail de  la Commission en matière législative, réglementaire, d'autorégulation et de surveillance dans le domaine des services financiers, en mettant particulièrement l’accent sur les questions de post-marché dans le domaine de la compensation des produits dérivés (EMIR) ainsi que des problématiques relatives aux infrastructures post-marché (contreparties centrales, dépositaires centraux, référentiels centraux de données).</w:t>
          </w:r>
        </w:p>
        <w:p w14:paraId="3B1D2FA2" w14:textId="1483AF30" w:rsidR="001A0074" w:rsidRPr="00080A71" w:rsidRDefault="00E65079"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7A8B628C" w14:textId="1B5C02EE" w:rsidR="002F606B" w:rsidRPr="00784D8F" w:rsidRDefault="002F606B" w:rsidP="002F606B">
          <w:r w:rsidRPr="00784D8F">
            <w:t>Contribuer à la préparation de propositions de mesures législatives, réglementaires et d’autorégulation dans le domaine des produits dérivés et des infrastructures du post-marché</w:t>
          </w:r>
          <w:r>
            <w:t>.</w:t>
          </w:r>
        </w:p>
        <w:p w14:paraId="50507F42" w14:textId="64FF705A" w:rsidR="002F606B" w:rsidRPr="00784D8F" w:rsidRDefault="002F606B" w:rsidP="002F606B">
          <w:r w:rsidRPr="00784D8F">
            <w:t>Contribuer au au travail sur les problématiques internationales et aux discussions sur les normes internationales dans le domaine des produits dérivés et des infrastructures d</w:t>
          </w:r>
          <w:r>
            <w:t>u post-</w:t>
          </w:r>
          <w:r w:rsidRPr="00784D8F">
            <w:t xml:space="preserve"> marché</w:t>
          </w:r>
          <w:r>
            <w:t>.</w:t>
          </w:r>
        </w:p>
        <w:p w14:paraId="3B2EDE1E" w14:textId="3FB2FB91" w:rsidR="002F606B" w:rsidRPr="00784D8F" w:rsidRDefault="002F606B" w:rsidP="002F606B">
          <w:r w:rsidRPr="00784D8F">
            <w:t>Préparer des évaluation ex ante, des études d’impact et des évaluations ex post des actions de l'UE</w:t>
          </w:r>
          <w:r>
            <w:t>.</w:t>
          </w:r>
        </w:p>
        <w:p w14:paraId="100C0842" w14:textId="31CA69CC" w:rsidR="002F606B" w:rsidRPr="00784D8F" w:rsidRDefault="002F606B" w:rsidP="002F606B">
          <w:r w:rsidRPr="00784D8F">
            <w:t>Informer et expliquer les activités de l’unité liées au post-marché et aux produits dérivés aux intermédiaires, infrastructures</w:t>
          </w:r>
          <w:r>
            <w:t xml:space="preserve"> du post-marché</w:t>
          </w:r>
          <w:r w:rsidRPr="00784D8F">
            <w:t xml:space="preserve"> et autorités compétentes</w:t>
          </w:r>
          <w:r>
            <w:t>.</w:t>
          </w:r>
        </w:p>
        <w:p w14:paraId="38A579E9" w14:textId="77777777" w:rsidR="002F606B" w:rsidRPr="00784D8F" w:rsidRDefault="002F606B" w:rsidP="002F606B">
          <w:r w:rsidRPr="00784D8F">
            <w:t>Assurer le suivi de la mise en œuvre des exigences réglementaires relatives à la compensation des produits dérivés.</w:t>
          </w:r>
        </w:p>
        <w:p w14:paraId="3F42A062" w14:textId="77777777" w:rsidR="002F606B" w:rsidRPr="00784D8F" w:rsidRDefault="002F606B" w:rsidP="002F606B"/>
        <w:p w14:paraId="7A0FA70A" w14:textId="77777777" w:rsidR="002F606B" w:rsidRPr="00784D8F" w:rsidRDefault="002F606B" w:rsidP="002F606B">
          <w:r w:rsidRPr="00784D8F">
            <w:t>D’autres tâches et responsabilités peuvent être attribuées, en fonction de l’expérience et des compétences spécifiques des candidats.</w:t>
          </w:r>
        </w:p>
        <w:p w14:paraId="7E409EA7" w14:textId="458829DC" w:rsidR="001A0074" w:rsidRPr="00017FBA" w:rsidRDefault="00E65079" w:rsidP="0053405E">
          <w:pPr>
            <w:pStyle w:val="ListNumber"/>
            <w:numPr>
              <w:ilvl w:val="0"/>
              <w:numId w:val="0"/>
            </w:numPr>
            <w:rPr>
              <w:lang w:val="en-IE" w:eastAsia="en-GB"/>
            </w:rPr>
          </w:pPr>
        </w:p>
      </w:sdtContent>
    </w:sdt>
    <w:p w14:paraId="5D76C15C" w14:textId="77777777" w:rsidR="00F65CC2" w:rsidRPr="00017FBA" w:rsidRDefault="00F65CC2" w:rsidP="00377580">
      <w:pPr>
        <w:rPr>
          <w:b/>
          <w:lang w:val="en-I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lastRenderedPageBreak/>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xml:space="preserve">. Les candidatures </w:t>
      </w:r>
      <w:r>
        <w:rPr>
          <w:lang w:val="fr-BE" w:eastAsia="en-GB"/>
        </w:rPr>
        <w:lastRenderedPageBreak/>
        <w:t>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54F6" w14:textId="77777777" w:rsidR="00F54E12" w:rsidRDefault="00F54E12">
      <w:pPr>
        <w:spacing w:after="0"/>
      </w:pPr>
      <w:r>
        <w:separator/>
      </w:r>
    </w:p>
  </w:endnote>
  <w:endnote w:type="continuationSeparator" w:id="0">
    <w:p w14:paraId="3CAECE6F" w14:textId="77777777" w:rsidR="00F54E12" w:rsidRDefault="00F54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1C571" w14:textId="77777777" w:rsidR="00F54E12" w:rsidRDefault="00F54E12">
      <w:pPr>
        <w:spacing w:after="0"/>
      </w:pPr>
      <w:r>
        <w:separator/>
      </w:r>
    </w:p>
  </w:footnote>
  <w:footnote w:type="continuationSeparator" w:id="0">
    <w:p w14:paraId="46656C75" w14:textId="77777777" w:rsidR="00F54E12" w:rsidRDefault="00F54E12">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B5372C7"/>
    <w:multiLevelType w:val="hybridMultilevel"/>
    <w:tmpl w:val="E7D0DB1A"/>
    <w:lvl w:ilvl="0" w:tplc="E10AF2E6">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5"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3"/>
  </w:num>
  <w:num w:numId="17" w16cid:durableId="359092911">
    <w:abstractNumId w:val="9"/>
  </w:num>
  <w:num w:numId="18" w16cid:durableId="308289900">
    <w:abstractNumId w:val="10"/>
  </w:num>
  <w:num w:numId="19" w16cid:durableId="1964581914">
    <w:abstractNumId w:val="24"/>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5"/>
  </w:num>
  <w:num w:numId="26" w16cid:durableId="6420077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2F606B"/>
    <w:rsid w:val="00301CA3"/>
    <w:rsid w:val="00377580"/>
    <w:rsid w:val="00394581"/>
    <w:rsid w:val="00443957"/>
    <w:rsid w:val="00462268"/>
    <w:rsid w:val="004A4BB7"/>
    <w:rsid w:val="004D3B51"/>
    <w:rsid w:val="0053405E"/>
    <w:rsid w:val="00556CBD"/>
    <w:rsid w:val="006A1CB2"/>
    <w:rsid w:val="006F23BA"/>
    <w:rsid w:val="0074301E"/>
    <w:rsid w:val="007A10AA"/>
    <w:rsid w:val="007A1396"/>
    <w:rsid w:val="007B5FAE"/>
    <w:rsid w:val="007E131B"/>
    <w:rsid w:val="008241B0"/>
    <w:rsid w:val="008315CD"/>
    <w:rsid w:val="00866E7F"/>
    <w:rsid w:val="008A0FF3"/>
    <w:rsid w:val="0092295D"/>
    <w:rsid w:val="00A65B97"/>
    <w:rsid w:val="00A917BE"/>
    <w:rsid w:val="00B31DC8"/>
    <w:rsid w:val="00C518F5"/>
    <w:rsid w:val="00C833FC"/>
    <w:rsid w:val="00D703FC"/>
    <w:rsid w:val="00D82B48"/>
    <w:rsid w:val="00DC5C83"/>
    <w:rsid w:val="00E0579E"/>
    <w:rsid w:val="00E5708E"/>
    <w:rsid w:val="00E65079"/>
    <w:rsid w:val="00E850B7"/>
    <w:rsid w:val="00E927FE"/>
    <w:rsid w:val="00F54E12"/>
    <w:rsid w:val="00F65CC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paragraph" w:styleId="ListParagraph">
    <w:name w:val="List Paragraph"/>
    <w:basedOn w:val="Normal"/>
    <w:semiHidden/>
    <w:locked/>
    <w:rsid w:val="00E650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51366">
      <w:bodyDiv w:val="1"/>
      <w:marLeft w:val="0"/>
      <w:marRight w:val="0"/>
      <w:marTop w:val="0"/>
      <w:marBottom w:val="0"/>
      <w:divBdr>
        <w:top w:val="none" w:sz="0" w:space="0" w:color="auto"/>
        <w:left w:val="none" w:sz="0" w:space="0" w:color="auto"/>
        <w:bottom w:val="none" w:sz="0" w:space="0" w:color="auto"/>
        <w:right w:val="none" w:sz="0" w:space="0" w:color="auto"/>
      </w:divBdr>
    </w:div>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18E0A69"/>
    <w:multiLevelType w:val="multilevel"/>
    <w:tmpl w:val="09D46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0"/>
  </w:num>
  <w:num w:numId="2" w16cid:durableId="55096171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CD4EF6"/>
    <w:rsid w:val="00E96C07"/>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4</Pages>
  <Words>1115</Words>
  <Characters>5924</Characters>
  <Application>Microsoft Office Word</Application>
  <DocSecurity>4</DocSecurity>
  <PresentationFormat>Microsoft Word 14.0</PresentationFormat>
  <Lines>538</Lines>
  <Paragraphs>469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VILCOT Catherine (FISMA)</cp:lastModifiedBy>
  <cp:revision>2</cp:revision>
  <cp:lastPrinted>2023-04-18T07:01:00Z</cp:lastPrinted>
  <dcterms:created xsi:type="dcterms:W3CDTF">2023-11-13T14:00:00Z</dcterms:created>
  <dcterms:modified xsi:type="dcterms:W3CDTF">2023-11-13T14:00:00Z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